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3CF" w:rsidRDefault="006E23CF" w:rsidP="006E23CF">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631D81" w:rsidRPr="00631D81">
        <w:rPr>
          <w:b/>
          <w:i/>
          <w:noProof/>
          <w:sz w:val="28"/>
        </w:rPr>
        <w:t>2150</w:t>
      </w:r>
      <w:r w:rsidR="00A21185">
        <w:rPr>
          <w:b/>
          <w:i/>
          <w:noProof/>
          <w:sz w:val="28"/>
        </w:rPr>
        <w:t>r1</w:t>
      </w:r>
    </w:p>
    <w:p w:rsidR="006E23CF" w:rsidRDefault="006E23CF" w:rsidP="006E23CF">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3CF" w:rsidTr="00AB001A">
        <w:tc>
          <w:tcPr>
            <w:tcW w:w="9641" w:type="dxa"/>
            <w:gridSpan w:val="9"/>
            <w:tcBorders>
              <w:top w:val="single" w:sz="4" w:space="0" w:color="auto"/>
              <w:left w:val="single" w:sz="4" w:space="0" w:color="auto"/>
              <w:right w:val="single" w:sz="4" w:space="0" w:color="auto"/>
            </w:tcBorders>
          </w:tcPr>
          <w:p w:rsidR="006E23CF" w:rsidRDefault="006E23CF" w:rsidP="00AB001A">
            <w:pPr>
              <w:pStyle w:val="CRCoverPage"/>
              <w:spacing w:after="0"/>
              <w:jc w:val="right"/>
              <w:rPr>
                <w:i/>
                <w:noProof/>
              </w:rPr>
            </w:pPr>
            <w:r>
              <w:rPr>
                <w:i/>
                <w:noProof/>
                <w:sz w:val="14"/>
              </w:rPr>
              <w:t>CR-Form-v12.1</w:t>
            </w:r>
          </w:p>
        </w:tc>
      </w:tr>
      <w:tr w:rsidR="006E23CF" w:rsidTr="00AB001A">
        <w:tc>
          <w:tcPr>
            <w:tcW w:w="9641" w:type="dxa"/>
            <w:gridSpan w:val="9"/>
            <w:tcBorders>
              <w:left w:val="single" w:sz="4" w:space="0" w:color="auto"/>
              <w:right w:val="single" w:sz="4" w:space="0" w:color="auto"/>
            </w:tcBorders>
          </w:tcPr>
          <w:p w:rsidR="006E23CF" w:rsidRDefault="006E23CF" w:rsidP="00AB001A">
            <w:pPr>
              <w:pStyle w:val="CRCoverPage"/>
              <w:spacing w:after="0"/>
              <w:jc w:val="center"/>
              <w:rPr>
                <w:noProof/>
              </w:rPr>
            </w:pPr>
            <w:r>
              <w:rPr>
                <w:b/>
                <w:noProof/>
                <w:sz w:val="32"/>
              </w:rPr>
              <w:t>CHANGE REQUEST</w:t>
            </w:r>
          </w:p>
        </w:tc>
      </w:tr>
      <w:tr w:rsidR="006E23CF" w:rsidTr="00AB001A">
        <w:tc>
          <w:tcPr>
            <w:tcW w:w="9641" w:type="dxa"/>
            <w:gridSpan w:val="9"/>
            <w:tcBorders>
              <w:left w:val="single" w:sz="4" w:space="0" w:color="auto"/>
              <w:right w:val="single" w:sz="4" w:space="0" w:color="auto"/>
            </w:tcBorders>
          </w:tcPr>
          <w:p w:rsidR="006E23CF" w:rsidRDefault="006E23CF" w:rsidP="00AB001A">
            <w:pPr>
              <w:pStyle w:val="CRCoverPage"/>
              <w:spacing w:after="0"/>
              <w:rPr>
                <w:noProof/>
                <w:sz w:val="8"/>
                <w:szCs w:val="8"/>
              </w:rPr>
            </w:pPr>
          </w:p>
        </w:tc>
      </w:tr>
      <w:tr w:rsidR="006E23CF" w:rsidTr="00AB001A">
        <w:tc>
          <w:tcPr>
            <w:tcW w:w="142" w:type="dxa"/>
            <w:tcBorders>
              <w:left w:val="single" w:sz="4" w:space="0" w:color="auto"/>
            </w:tcBorders>
          </w:tcPr>
          <w:p w:rsidR="006E23CF" w:rsidRDefault="006E23CF" w:rsidP="00AB001A">
            <w:pPr>
              <w:pStyle w:val="CRCoverPage"/>
              <w:spacing w:after="0"/>
              <w:jc w:val="right"/>
              <w:rPr>
                <w:noProof/>
              </w:rPr>
            </w:pPr>
          </w:p>
        </w:tc>
        <w:tc>
          <w:tcPr>
            <w:tcW w:w="1559" w:type="dxa"/>
            <w:shd w:val="pct30" w:color="FFFF00" w:fill="auto"/>
          </w:tcPr>
          <w:p w:rsidR="006E23CF" w:rsidRPr="00410371" w:rsidRDefault="006E23CF" w:rsidP="006E23CF">
            <w:pPr>
              <w:pStyle w:val="CRCoverPage"/>
              <w:spacing w:after="0"/>
              <w:jc w:val="right"/>
              <w:rPr>
                <w:b/>
                <w:noProof/>
                <w:sz w:val="28"/>
              </w:rPr>
            </w:pPr>
            <w:r>
              <w:rPr>
                <w:b/>
                <w:noProof/>
                <w:sz w:val="28"/>
              </w:rPr>
              <w:t>36.579</w:t>
            </w:r>
            <w:r w:rsidRPr="00DE0784">
              <w:rPr>
                <w:b/>
                <w:noProof/>
                <w:sz w:val="28"/>
              </w:rPr>
              <w:t>-</w:t>
            </w:r>
            <w:r>
              <w:rPr>
                <w:b/>
                <w:noProof/>
                <w:sz w:val="28"/>
              </w:rPr>
              <w:t>2</w:t>
            </w:r>
          </w:p>
        </w:tc>
        <w:tc>
          <w:tcPr>
            <w:tcW w:w="709" w:type="dxa"/>
          </w:tcPr>
          <w:p w:rsidR="006E23CF" w:rsidRDefault="006E23CF" w:rsidP="00AB001A">
            <w:pPr>
              <w:pStyle w:val="CRCoverPage"/>
              <w:spacing w:after="0"/>
              <w:jc w:val="center"/>
              <w:rPr>
                <w:noProof/>
              </w:rPr>
            </w:pPr>
            <w:r>
              <w:rPr>
                <w:b/>
                <w:noProof/>
                <w:sz w:val="28"/>
              </w:rPr>
              <w:t>CR</w:t>
            </w:r>
          </w:p>
        </w:tc>
        <w:tc>
          <w:tcPr>
            <w:tcW w:w="1276" w:type="dxa"/>
            <w:shd w:val="pct30" w:color="FFFF00" w:fill="auto"/>
          </w:tcPr>
          <w:p w:rsidR="006E23CF" w:rsidRPr="00410371" w:rsidRDefault="00631D81" w:rsidP="00AB001A">
            <w:pPr>
              <w:pStyle w:val="CRCoverPage"/>
              <w:spacing w:after="0"/>
              <w:rPr>
                <w:noProof/>
              </w:rPr>
            </w:pPr>
            <w:r w:rsidRPr="00631D81">
              <w:rPr>
                <w:b/>
                <w:noProof/>
                <w:sz w:val="28"/>
              </w:rPr>
              <w:t>0143</w:t>
            </w:r>
          </w:p>
        </w:tc>
        <w:tc>
          <w:tcPr>
            <w:tcW w:w="709" w:type="dxa"/>
          </w:tcPr>
          <w:p w:rsidR="006E23CF" w:rsidRDefault="006E23CF" w:rsidP="00AB001A">
            <w:pPr>
              <w:pStyle w:val="CRCoverPage"/>
              <w:tabs>
                <w:tab w:val="right" w:pos="625"/>
              </w:tabs>
              <w:spacing w:after="0"/>
              <w:jc w:val="center"/>
              <w:rPr>
                <w:noProof/>
              </w:rPr>
            </w:pPr>
            <w:r>
              <w:rPr>
                <w:b/>
                <w:bCs/>
                <w:noProof/>
                <w:sz w:val="28"/>
              </w:rPr>
              <w:t>rev</w:t>
            </w:r>
          </w:p>
        </w:tc>
        <w:tc>
          <w:tcPr>
            <w:tcW w:w="992" w:type="dxa"/>
            <w:shd w:val="pct30" w:color="FFFF00" w:fill="auto"/>
          </w:tcPr>
          <w:p w:rsidR="006E23CF" w:rsidRPr="00410371" w:rsidRDefault="006E23CF" w:rsidP="00AB001A">
            <w:pPr>
              <w:pStyle w:val="CRCoverPage"/>
              <w:spacing w:after="0"/>
              <w:jc w:val="center"/>
              <w:rPr>
                <w:b/>
                <w:noProof/>
              </w:rPr>
            </w:pPr>
            <w:r>
              <w:rPr>
                <w:b/>
                <w:noProof/>
                <w:sz w:val="28"/>
              </w:rPr>
              <w:t>-</w:t>
            </w:r>
          </w:p>
        </w:tc>
        <w:tc>
          <w:tcPr>
            <w:tcW w:w="2410" w:type="dxa"/>
          </w:tcPr>
          <w:p w:rsidR="006E23CF" w:rsidRDefault="006E23CF" w:rsidP="00AB0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E23CF" w:rsidRPr="00410371" w:rsidRDefault="006E23CF" w:rsidP="00AB001A">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14.10</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6E23CF" w:rsidRDefault="006E23CF" w:rsidP="00AB001A">
            <w:pPr>
              <w:pStyle w:val="CRCoverPage"/>
              <w:spacing w:after="0"/>
              <w:rPr>
                <w:noProof/>
              </w:rPr>
            </w:pPr>
          </w:p>
        </w:tc>
      </w:tr>
      <w:tr w:rsidR="006E23CF" w:rsidTr="00AB001A">
        <w:tc>
          <w:tcPr>
            <w:tcW w:w="9641" w:type="dxa"/>
            <w:gridSpan w:val="9"/>
            <w:tcBorders>
              <w:left w:val="single" w:sz="4" w:space="0" w:color="auto"/>
              <w:right w:val="single" w:sz="4" w:space="0" w:color="auto"/>
            </w:tcBorders>
          </w:tcPr>
          <w:p w:rsidR="006E23CF" w:rsidRDefault="006E23CF" w:rsidP="00AB001A">
            <w:pPr>
              <w:pStyle w:val="CRCoverPage"/>
              <w:spacing w:after="0"/>
              <w:rPr>
                <w:noProof/>
              </w:rPr>
            </w:pPr>
          </w:p>
        </w:tc>
      </w:tr>
      <w:tr w:rsidR="006E23CF" w:rsidTr="00AB001A">
        <w:tc>
          <w:tcPr>
            <w:tcW w:w="9641" w:type="dxa"/>
            <w:gridSpan w:val="9"/>
            <w:tcBorders>
              <w:top w:val="single" w:sz="4" w:space="0" w:color="auto"/>
            </w:tcBorders>
          </w:tcPr>
          <w:p w:rsidR="006E23CF" w:rsidRPr="00F25D98" w:rsidRDefault="006E23CF" w:rsidP="00AB00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23CF" w:rsidTr="00AB001A">
        <w:tc>
          <w:tcPr>
            <w:tcW w:w="9641" w:type="dxa"/>
            <w:gridSpan w:val="9"/>
          </w:tcPr>
          <w:p w:rsidR="006E23CF" w:rsidRDefault="006E23CF" w:rsidP="00AB001A">
            <w:pPr>
              <w:pStyle w:val="CRCoverPage"/>
              <w:spacing w:after="0"/>
              <w:rPr>
                <w:noProof/>
                <w:sz w:val="8"/>
                <w:szCs w:val="8"/>
              </w:rPr>
            </w:pPr>
          </w:p>
        </w:tc>
      </w:tr>
    </w:tbl>
    <w:p w:rsidR="006E23CF" w:rsidRDefault="006E23CF" w:rsidP="006E23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3CF" w:rsidTr="00AB001A">
        <w:tc>
          <w:tcPr>
            <w:tcW w:w="2835" w:type="dxa"/>
          </w:tcPr>
          <w:p w:rsidR="006E23CF" w:rsidRDefault="006E23CF" w:rsidP="00AB001A">
            <w:pPr>
              <w:pStyle w:val="CRCoverPage"/>
              <w:tabs>
                <w:tab w:val="right" w:pos="2751"/>
              </w:tabs>
              <w:spacing w:after="0"/>
              <w:rPr>
                <w:b/>
                <w:i/>
                <w:noProof/>
              </w:rPr>
            </w:pPr>
            <w:r>
              <w:rPr>
                <w:b/>
                <w:i/>
                <w:noProof/>
              </w:rPr>
              <w:t>Proposed change affects:</w:t>
            </w:r>
          </w:p>
        </w:tc>
        <w:tc>
          <w:tcPr>
            <w:tcW w:w="1418" w:type="dxa"/>
          </w:tcPr>
          <w:p w:rsidR="006E23CF" w:rsidRDefault="006E23CF" w:rsidP="00AB0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E23CF" w:rsidRDefault="006E23CF" w:rsidP="00AB001A">
            <w:pPr>
              <w:pStyle w:val="CRCoverPage"/>
              <w:spacing w:after="0"/>
              <w:jc w:val="center"/>
              <w:rPr>
                <w:b/>
                <w:caps/>
                <w:noProof/>
              </w:rPr>
            </w:pPr>
          </w:p>
        </w:tc>
        <w:tc>
          <w:tcPr>
            <w:tcW w:w="709" w:type="dxa"/>
            <w:tcBorders>
              <w:left w:val="single" w:sz="4" w:space="0" w:color="auto"/>
            </w:tcBorders>
          </w:tcPr>
          <w:p w:rsidR="006E23CF" w:rsidRDefault="006E23CF" w:rsidP="00AB0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E23CF" w:rsidRDefault="006E23CF" w:rsidP="00AB001A">
            <w:pPr>
              <w:pStyle w:val="CRCoverPage"/>
              <w:spacing w:after="0"/>
              <w:jc w:val="center"/>
              <w:rPr>
                <w:b/>
                <w:caps/>
                <w:noProof/>
              </w:rPr>
            </w:pPr>
          </w:p>
        </w:tc>
        <w:tc>
          <w:tcPr>
            <w:tcW w:w="2126" w:type="dxa"/>
          </w:tcPr>
          <w:p w:rsidR="006E23CF" w:rsidRDefault="006E23CF" w:rsidP="00AB0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E23CF" w:rsidRDefault="006E23CF" w:rsidP="00AB001A">
            <w:pPr>
              <w:pStyle w:val="CRCoverPage"/>
              <w:spacing w:after="0"/>
              <w:jc w:val="center"/>
              <w:rPr>
                <w:b/>
                <w:caps/>
                <w:noProof/>
              </w:rPr>
            </w:pPr>
          </w:p>
        </w:tc>
        <w:tc>
          <w:tcPr>
            <w:tcW w:w="1418" w:type="dxa"/>
            <w:tcBorders>
              <w:left w:val="nil"/>
            </w:tcBorders>
          </w:tcPr>
          <w:p w:rsidR="006E23CF" w:rsidRDefault="006E23CF" w:rsidP="00AB0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E23CF" w:rsidRDefault="006E23CF" w:rsidP="00AB001A">
            <w:pPr>
              <w:pStyle w:val="CRCoverPage"/>
              <w:spacing w:after="0"/>
              <w:jc w:val="center"/>
              <w:rPr>
                <w:b/>
                <w:bCs/>
                <w:caps/>
                <w:noProof/>
              </w:rPr>
            </w:pPr>
          </w:p>
        </w:tc>
      </w:tr>
    </w:tbl>
    <w:p w:rsidR="006E23CF" w:rsidRDefault="006E23CF" w:rsidP="006E23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3CF" w:rsidTr="00AB001A">
        <w:tc>
          <w:tcPr>
            <w:tcW w:w="9640" w:type="dxa"/>
            <w:gridSpan w:val="11"/>
          </w:tcPr>
          <w:p w:rsidR="006E23CF" w:rsidRDefault="006E23CF" w:rsidP="00AB001A">
            <w:pPr>
              <w:pStyle w:val="CRCoverPage"/>
              <w:spacing w:after="0"/>
              <w:rPr>
                <w:noProof/>
                <w:sz w:val="8"/>
                <w:szCs w:val="8"/>
              </w:rPr>
            </w:pPr>
          </w:p>
        </w:tc>
      </w:tr>
      <w:tr w:rsidR="006E23CF" w:rsidTr="00AB001A">
        <w:tc>
          <w:tcPr>
            <w:tcW w:w="1843" w:type="dxa"/>
            <w:tcBorders>
              <w:top w:val="single" w:sz="4" w:space="0" w:color="auto"/>
              <w:left w:val="single" w:sz="4" w:space="0" w:color="auto"/>
            </w:tcBorders>
          </w:tcPr>
          <w:p w:rsidR="006E23CF" w:rsidRDefault="006E23CF" w:rsidP="00AB0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E23CF" w:rsidRDefault="006E23CF" w:rsidP="006E23CF">
            <w:pPr>
              <w:pStyle w:val="CRCoverPage"/>
              <w:spacing w:after="0"/>
              <w:ind w:left="100"/>
            </w:pPr>
            <w:r>
              <w:t>Additi</w:t>
            </w:r>
            <w:r w:rsidR="00316999">
              <w:t>on of new MCPTT test case 6.2.23</w:t>
            </w:r>
            <w:r>
              <w:t xml:space="preserve"> </w:t>
            </w:r>
            <w:r w:rsidRPr="006E23CF">
              <w:t xml:space="preserve">On-network </w:t>
            </w:r>
            <w:r>
              <w:t xml:space="preserve">/ </w:t>
            </w:r>
            <w:r w:rsidRPr="006E23CF">
              <w:t xml:space="preserve">First-to-answer call </w:t>
            </w:r>
            <w:r w:rsidR="00316999" w:rsidRPr="00316999">
              <w:t>/ Pre-established session / Client Terminated (CT)</w:t>
            </w:r>
          </w:p>
        </w:tc>
      </w:tr>
      <w:tr w:rsidR="006E23CF" w:rsidTr="00AB001A">
        <w:tc>
          <w:tcPr>
            <w:tcW w:w="1843" w:type="dxa"/>
            <w:tcBorders>
              <w:left w:val="single" w:sz="4" w:space="0" w:color="auto"/>
            </w:tcBorders>
          </w:tcPr>
          <w:p w:rsidR="006E23CF" w:rsidRDefault="006E23CF" w:rsidP="00AB001A">
            <w:pPr>
              <w:pStyle w:val="CRCoverPage"/>
              <w:spacing w:after="0"/>
              <w:rPr>
                <w:b/>
                <w:i/>
                <w:noProof/>
                <w:sz w:val="8"/>
                <w:szCs w:val="8"/>
              </w:rPr>
            </w:pPr>
          </w:p>
        </w:tc>
        <w:tc>
          <w:tcPr>
            <w:tcW w:w="7797" w:type="dxa"/>
            <w:gridSpan w:val="10"/>
            <w:tcBorders>
              <w:right w:val="single" w:sz="4" w:space="0" w:color="auto"/>
            </w:tcBorders>
          </w:tcPr>
          <w:p w:rsidR="006E23CF" w:rsidRDefault="006E23CF" w:rsidP="00AB001A">
            <w:pPr>
              <w:pStyle w:val="CRCoverPage"/>
              <w:spacing w:after="0"/>
              <w:rPr>
                <w:noProof/>
                <w:sz w:val="8"/>
                <w:szCs w:val="8"/>
              </w:rPr>
            </w:pPr>
          </w:p>
        </w:tc>
      </w:tr>
      <w:tr w:rsidR="006E23CF" w:rsidTr="00AB001A">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E23CF" w:rsidRPr="00191538" w:rsidRDefault="006E23CF" w:rsidP="00AB001A">
            <w:pPr>
              <w:pStyle w:val="CRCoverPage"/>
              <w:spacing w:after="0"/>
              <w:ind w:left="100"/>
            </w:pPr>
            <w:r w:rsidRPr="00191538">
              <w:t>Samsung</w:t>
            </w:r>
          </w:p>
        </w:tc>
      </w:tr>
      <w:tr w:rsidR="006E23CF" w:rsidTr="00AB001A">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E23CF" w:rsidRPr="00191538" w:rsidRDefault="006E23CF" w:rsidP="00AB001A">
            <w:pPr>
              <w:pStyle w:val="CRCoverPage"/>
              <w:spacing w:after="0"/>
              <w:ind w:left="100"/>
              <w:rPr>
                <w:noProof/>
              </w:rPr>
            </w:pPr>
            <w:r w:rsidRPr="00191538">
              <w:t>R5</w:t>
            </w:r>
          </w:p>
        </w:tc>
      </w:tr>
      <w:tr w:rsidR="006E23CF" w:rsidTr="00AB001A">
        <w:tc>
          <w:tcPr>
            <w:tcW w:w="1843" w:type="dxa"/>
            <w:tcBorders>
              <w:left w:val="single" w:sz="4" w:space="0" w:color="auto"/>
            </w:tcBorders>
          </w:tcPr>
          <w:p w:rsidR="006E23CF" w:rsidRDefault="006E23CF" w:rsidP="00AB001A">
            <w:pPr>
              <w:pStyle w:val="CRCoverPage"/>
              <w:spacing w:after="0"/>
              <w:rPr>
                <w:b/>
                <w:i/>
                <w:noProof/>
                <w:sz w:val="8"/>
                <w:szCs w:val="8"/>
              </w:rPr>
            </w:pPr>
          </w:p>
        </w:tc>
        <w:tc>
          <w:tcPr>
            <w:tcW w:w="7797" w:type="dxa"/>
            <w:gridSpan w:val="10"/>
            <w:tcBorders>
              <w:right w:val="single" w:sz="4" w:space="0" w:color="auto"/>
            </w:tcBorders>
          </w:tcPr>
          <w:p w:rsidR="006E23CF" w:rsidRDefault="006E23CF" w:rsidP="00AB001A">
            <w:pPr>
              <w:pStyle w:val="CRCoverPage"/>
              <w:spacing w:after="0"/>
              <w:rPr>
                <w:noProof/>
                <w:sz w:val="8"/>
                <w:szCs w:val="8"/>
              </w:rPr>
            </w:pPr>
          </w:p>
        </w:tc>
      </w:tr>
      <w:tr w:rsidR="006E23CF" w:rsidTr="00AB001A">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Work item code:</w:t>
            </w:r>
          </w:p>
        </w:tc>
        <w:tc>
          <w:tcPr>
            <w:tcW w:w="3686" w:type="dxa"/>
            <w:gridSpan w:val="5"/>
            <w:shd w:val="pct30" w:color="FFFF00" w:fill="auto"/>
          </w:tcPr>
          <w:p w:rsidR="006E23CF" w:rsidRDefault="006E23CF" w:rsidP="00AB001A">
            <w:pPr>
              <w:pStyle w:val="CRCoverPage"/>
              <w:spacing w:after="0"/>
              <w:ind w:left="100"/>
              <w:rPr>
                <w:noProof/>
              </w:rPr>
            </w:pPr>
            <w:r w:rsidRPr="006E23CF">
              <w:t>MCenhUEConTest</w:t>
            </w:r>
          </w:p>
        </w:tc>
        <w:tc>
          <w:tcPr>
            <w:tcW w:w="567" w:type="dxa"/>
            <w:tcBorders>
              <w:left w:val="nil"/>
            </w:tcBorders>
          </w:tcPr>
          <w:p w:rsidR="006E23CF" w:rsidRDefault="006E23CF" w:rsidP="00AB001A">
            <w:pPr>
              <w:pStyle w:val="CRCoverPage"/>
              <w:spacing w:after="0"/>
              <w:ind w:right="100"/>
              <w:rPr>
                <w:noProof/>
              </w:rPr>
            </w:pPr>
          </w:p>
        </w:tc>
        <w:tc>
          <w:tcPr>
            <w:tcW w:w="1417" w:type="dxa"/>
            <w:gridSpan w:val="3"/>
            <w:tcBorders>
              <w:left w:val="nil"/>
            </w:tcBorders>
          </w:tcPr>
          <w:p w:rsidR="006E23CF" w:rsidRDefault="006E23CF" w:rsidP="00AB0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E23CF" w:rsidRDefault="006E23CF" w:rsidP="00AB001A">
            <w:pPr>
              <w:pStyle w:val="CRCoverPage"/>
              <w:spacing w:after="0"/>
              <w:ind w:left="100"/>
              <w:rPr>
                <w:noProof/>
              </w:rPr>
            </w:pPr>
            <w:r>
              <w:t>2021-05-01</w:t>
            </w:r>
          </w:p>
        </w:tc>
      </w:tr>
      <w:tr w:rsidR="006E23CF" w:rsidTr="00AB001A">
        <w:tc>
          <w:tcPr>
            <w:tcW w:w="1843" w:type="dxa"/>
            <w:tcBorders>
              <w:left w:val="single" w:sz="4" w:space="0" w:color="auto"/>
            </w:tcBorders>
          </w:tcPr>
          <w:p w:rsidR="006E23CF" w:rsidRDefault="006E23CF" w:rsidP="00AB001A">
            <w:pPr>
              <w:pStyle w:val="CRCoverPage"/>
              <w:spacing w:after="0"/>
              <w:rPr>
                <w:b/>
                <w:i/>
                <w:noProof/>
                <w:sz w:val="8"/>
                <w:szCs w:val="8"/>
              </w:rPr>
            </w:pPr>
          </w:p>
        </w:tc>
        <w:tc>
          <w:tcPr>
            <w:tcW w:w="1986" w:type="dxa"/>
            <w:gridSpan w:val="4"/>
          </w:tcPr>
          <w:p w:rsidR="006E23CF" w:rsidRDefault="006E23CF" w:rsidP="00AB001A">
            <w:pPr>
              <w:pStyle w:val="CRCoverPage"/>
              <w:spacing w:after="0"/>
              <w:rPr>
                <w:noProof/>
                <w:sz w:val="8"/>
                <w:szCs w:val="8"/>
              </w:rPr>
            </w:pPr>
          </w:p>
        </w:tc>
        <w:tc>
          <w:tcPr>
            <w:tcW w:w="2267" w:type="dxa"/>
            <w:gridSpan w:val="2"/>
          </w:tcPr>
          <w:p w:rsidR="006E23CF" w:rsidRDefault="006E23CF" w:rsidP="00AB001A">
            <w:pPr>
              <w:pStyle w:val="CRCoverPage"/>
              <w:spacing w:after="0"/>
              <w:rPr>
                <w:noProof/>
                <w:sz w:val="8"/>
                <w:szCs w:val="8"/>
              </w:rPr>
            </w:pPr>
          </w:p>
        </w:tc>
        <w:tc>
          <w:tcPr>
            <w:tcW w:w="1417" w:type="dxa"/>
            <w:gridSpan w:val="3"/>
          </w:tcPr>
          <w:p w:rsidR="006E23CF" w:rsidRDefault="006E23CF" w:rsidP="00AB001A">
            <w:pPr>
              <w:pStyle w:val="CRCoverPage"/>
              <w:spacing w:after="0"/>
              <w:rPr>
                <w:noProof/>
                <w:sz w:val="8"/>
                <w:szCs w:val="8"/>
              </w:rPr>
            </w:pPr>
          </w:p>
        </w:tc>
        <w:tc>
          <w:tcPr>
            <w:tcW w:w="2127" w:type="dxa"/>
            <w:tcBorders>
              <w:right w:val="single" w:sz="4" w:space="0" w:color="auto"/>
            </w:tcBorders>
          </w:tcPr>
          <w:p w:rsidR="006E23CF" w:rsidRDefault="006E23CF" w:rsidP="00AB001A">
            <w:pPr>
              <w:pStyle w:val="CRCoverPage"/>
              <w:spacing w:after="0"/>
              <w:rPr>
                <w:noProof/>
                <w:sz w:val="8"/>
                <w:szCs w:val="8"/>
              </w:rPr>
            </w:pPr>
          </w:p>
        </w:tc>
      </w:tr>
      <w:tr w:rsidR="006E23CF" w:rsidTr="00AB001A">
        <w:trPr>
          <w:cantSplit/>
        </w:trPr>
        <w:tc>
          <w:tcPr>
            <w:tcW w:w="1843" w:type="dxa"/>
            <w:tcBorders>
              <w:left w:val="single" w:sz="4" w:space="0" w:color="auto"/>
            </w:tcBorders>
          </w:tcPr>
          <w:p w:rsidR="006E23CF" w:rsidRDefault="006E23CF" w:rsidP="00AB001A">
            <w:pPr>
              <w:pStyle w:val="CRCoverPage"/>
              <w:tabs>
                <w:tab w:val="right" w:pos="1759"/>
              </w:tabs>
              <w:spacing w:after="0"/>
              <w:rPr>
                <w:b/>
                <w:i/>
                <w:noProof/>
              </w:rPr>
            </w:pPr>
            <w:r>
              <w:rPr>
                <w:b/>
                <w:i/>
                <w:noProof/>
              </w:rPr>
              <w:t>Category:</w:t>
            </w:r>
          </w:p>
        </w:tc>
        <w:tc>
          <w:tcPr>
            <w:tcW w:w="851" w:type="dxa"/>
            <w:shd w:val="pct30" w:color="FFFF00" w:fill="auto"/>
          </w:tcPr>
          <w:p w:rsidR="006E23CF" w:rsidRPr="00DE0784" w:rsidRDefault="006E23CF" w:rsidP="00AB001A">
            <w:pPr>
              <w:pStyle w:val="CRCoverPage"/>
              <w:spacing w:after="0"/>
              <w:ind w:left="100" w:right="-609"/>
              <w:rPr>
                <w:b/>
                <w:noProof/>
              </w:rPr>
            </w:pPr>
            <w:r w:rsidRPr="00DE0784">
              <w:rPr>
                <w:b/>
              </w:rPr>
              <w:t>F</w:t>
            </w:r>
          </w:p>
        </w:tc>
        <w:tc>
          <w:tcPr>
            <w:tcW w:w="3402" w:type="dxa"/>
            <w:gridSpan w:val="5"/>
            <w:tcBorders>
              <w:left w:val="nil"/>
            </w:tcBorders>
          </w:tcPr>
          <w:p w:rsidR="006E23CF" w:rsidRDefault="006E23CF" w:rsidP="00AB001A">
            <w:pPr>
              <w:pStyle w:val="CRCoverPage"/>
              <w:spacing w:after="0"/>
              <w:rPr>
                <w:noProof/>
              </w:rPr>
            </w:pPr>
          </w:p>
        </w:tc>
        <w:tc>
          <w:tcPr>
            <w:tcW w:w="1417" w:type="dxa"/>
            <w:gridSpan w:val="3"/>
            <w:tcBorders>
              <w:left w:val="nil"/>
            </w:tcBorders>
          </w:tcPr>
          <w:p w:rsidR="006E23CF" w:rsidRDefault="006E23CF" w:rsidP="00AB0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E23CF" w:rsidRDefault="006E23CF" w:rsidP="00AB001A">
            <w:pPr>
              <w:pStyle w:val="CRCoverPage"/>
              <w:spacing w:after="0"/>
              <w:ind w:left="100"/>
              <w:rPr>
                <w:noProof/>
              </w:rPr>
            </w:pPr>
            <w:r>
              <w:t>Rel-15</w:t>
            </w:r>
          </w:p>
        </w:tc>
      </w:tr>
      <w:tr w:rsidR="006E23CF" w:rsidTr="00AB001A">
        <w:tc>
          <w:tcPr>
            <w:tcW w:w="1843" w:type="dxa"/>
            <w:tcBorders>
              <w:left w:val="single" w:sz="4" w:space="0" w:color="auto"/>
              <w:bottom w:val="single" w:sz="4" w:space="0" w:color="auto"/>
            </w:tcBorders>
          </w:tcPr>
          <w:p w:rsidR="006E23CF" w:rsidRDefault="006E23CF" w:rsidP="00AB001A">
            <w:pPr>
              <w:pStyle w:val="CRCoverPage"/>
              <w:spacing w:after="0"/>
              <w:rPr>
                <w:b/>
                <w:i/>
                <w:noProof/>
              </w:rPr>
            </w:pPr>
          </w:p>
        </w:tc>
        <w:tc>
          <w:tcPr>
            <w:tcW w:w="4677" w:type="dxa"/>
            <w:gridSpan w:val="8"/>
            <w:tcBorders>
              <w:bottom w:val="single" w:sz="4" w:space="0" w:color="auto"/>
            </w:tcBorders>
          </w:tcPr>
          <w:p w:rsidR="006E23CF" w:rsidRDefault="006E23CF" w:rsidP="00AB0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E23CF" w:rsidRDefault="006E23CF" w:rsidP="00AB00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E23CF" w:rsidRPr="007C2097" w:rsidRDefault="006E23CF" w:rsidP="00AB0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E23CF" w:rsidTr="00AB001A">
        <w:tc>
          <w:tcPr>
            <w:tcW w:w="1843" w:type="dxa"/>
          </w:tcPr>
          <w:p w:rsidR="006E23CF" w:rsidRDefault="006E23CF" w:rsidP="00AB001A">
            <w:pPr>
              <w:pStyle w:val="CRCoverPage"/>
              <w:spacing w:after="0"/>
              <w:rPr>
                <w:b/>
                <w:i/>
                <w:noProof/>
                <w:sz w:val="8"/>
                <w:szCs w:val="8"/>
              </w:rPr>
            </w:pPr>
          </w:p>
        </w:tc>
        <w:tc>
          <w:tcPr>
            <w:tcW w:w="7797" w:type="dxa"/>
            <w:gridSpan w:val="10"/>
          </w:tcPr>
          <w:p w:rsidR="006E23CF" w:rsidRDefault="006E23CF" w:rsidP="00AB001A">
            <w:pPr>
              <w:pStyle w:val="CRCoverPage"/>
              <w:spacing w:after="0"/>
              <w:rPr>
                <w:noProof/>
                <w:sz w:val="8"/>
                <w:szCs w:val="8"/>
              </w:rPr>
            </w:pPr>
          </w:p>
        </w:tc>
      </w:tr>
      <w:tr w:rsidR="006E23CF" w:rsidTr="00AB001A">
        <w:tc>
          <w:tcPr>
            <w:tcW w:w="2694" w:type="dxa"/>
            <w:gridSpan w:val="2"/>
            <w:tcBorders>
              <w:top w:val="single" w:sz="4" w:space="0" w:color="auto"/>
              <w:left w:val="single" w:sz="4" w:space="0" w:color="auto"/>
            </w:tcBorders>
          </w:tcPr>
          <w:p w:rsidR="006E23CF" w:rsidRDefault="006E23CF" w:rsidP="00AB0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23CF" w:rsidRDefault="006E23CF" w:rsidP="00AB001A">
            <w:pPr>
              <w:pStyle w:val="CRCoverPage"/>
              <w:spacing w:after="0"/>
              <w:ind w:left="100"/>
            </w:pPr>
            <w:r>
              <w:t xml:space="preserve">MCPTT </w:t>
            </w:r>
            <w:r w:rsidRPr="006E23CF">
              <w:t xml:space="preserve">First-to-answer call </w:t>
            </w:r>
            <w:r>
              <w:t>is a new feature introduced as part of Rel-15. Testing of the relevant requirements is missing.</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Default="006E23CF" w:rsidP="00AB001A">
            <w:pPr>
              <w:pStyle w:val="CRCoverPage"/>
              <w:spacing w:after="0"/>
              <w:rPr>
                <w:sz w:val="8"/>
                <w:szCs w:val="8"/>
              </w:rPr>
            </w:pPr>
          </w:p>
        </w:tc>
      </w:tr>
      <w:tr w:rsidR="006E23CF" w:rsidTr="00AB001A">
        <w:tc>
          <w:tcPr>
            <w:tcW w:w="2694" w:type="dxa"/>
            <w:gridSpan w:val="2"/>
            <w:tcBorders>
              <w:left w:val="single" w:sz="4" w:space="0" w:color="auto"/>
            </w:tcBorders>
          </w:tcPr>
          <w:p w:rsidR="006E23CF" w:rsidRDefault="006E23CF" w:rsidP="00AB0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23CF" w:rsidRDefault="00316999" w:rsidP="004C0F0E">
            <w:pPr>
              <w:pStyle w:val="CRCoverPage"/>
              <w:spacing w:after="0"/>
              <w:ind w:left="100"/>
            </w:pPr>
            <w:r>
              <w:t>A new test case 6.2.23</w:t>
            </w:r>
            <w:r w:rsidR="006E23CF">
              <w:t xml:space="preserve"> '</w:t>
            </w:r>
            <w:r w:rsidRPr="00316999">
              <w:t>On-network / First-to-answer call / Pre-established session / Client Terminated (CT)</w:t>
            </w:r>
            <w:r w:rsidR="006E23CF">
              <w:t>' is added.</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Default="006E23CF" w:rsidP="00AB001A">
            <w:pPr>
              <w:pStyle w:val="CRCoverPage"/>
              <w:spacing w:after="0"/>
              <w:rPr>
                <w:sz w:val="8"/>
                <w:szCs w:val="8"/>
              </w:rPr>
            </w:pPr>
          </w:p>
        </w:tc>
      </w:tr>
      <w:tr w:rsidR="006E23CF" w:rsidTr="00AB001A">
        <w:tc>
          <w:tcPr>
            <w:tcW w:w="2694" w:type="dxa"/>
            <w:gridSpan w:val="2"/>
            <w:tcBorders>
              <w:left w:val="single" w:sz="4" w:space="0" w:color="auto"/>
              <w:bottom w:val="single" w:sz="4" w:space="0" w:color="auto"/>
            </w:tcBorders>
          </w:tcPr>
          <w:p w:rsidR="006E23CF" w:rsidRDefault="006E23CF" w:rsidP="00AB0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23CF" w:rsidRDefault="006E23CF" w:rsidP="00AB001A">
            <w:pPr>
              <w:pStyle w:val="CRCoverPage"/>
              <w:spacing w:after="0"/>
              <w:ind w:left="100"/>
            </w:pPr>
            <w:r>
              <w:t>Lack of testing of UE implementation for conformance to important requirements may lead to incorrectly implemented devices to enter the market and disrupt services or/and user experience.</w:t>
            </w:r>
          </w:p>
        </w:tc>
      </w:tr>
      <w:tr w:rsidR="006E23CF" w:rsidTr="00AB001A">
        <w:tc>
          <w:tcPr>
            <w:tcW w:w="2694" w:type="dxa"/>
            <w:gridSpan w:val="2"/>
          </w:tcPr>
          <w:p w:rsidR="006E23CF" w:rsidRDefault="006E23CF" w:rsidP="00AB001A">
            <w:pPr>
              <w:pStyle w:val="CRCoverPage"/>
              <w:spacing w:after="0"/>
              <w:rPr>
                <w:b/>
                <w:i/>
                <w:noProof/>
                <w:sz w:val="8"/>
                <w:szCs w:val="8"/>
              </w:rPr>
            </w:pPr>
          </w:p>
        </w:tc>
        <w:tc>
          <w:tcPr>
            <w:tcW w:w="6946" w:type="dxa"/>
            <w:gridSpan w:val="9"/>
          </w:tcPr>
          <w:p w:rsidR="006E23CF" w:rsidRDefault="006E23CF" w:rsidP="00AB001A">
            <w:pPr>
              <w:pStyle w:val="CRCoverPage"/>
              <w:spacing w:after="0"/>
              <w:rPr>
                <w:noProof/>
                <w:sz w:val="8"/>
                <w:szCs w:val="8"/>
              </w:rPr>
            </w:pPr>
          </w:p>
        </w:tc>
      </w:tr>
      <w:tr w:rsidR="006E23CF" w:rsidTr="00AB001A">
        <w:tc>
          <w:tcPr>
            <w:tcW w:w="2694" w:type="dxa"/>
            <w:gridSpan w:val="2"/>
            <w:tcBorders>
              <w:top w:val="single" w:sz="4" w:space="0" w:color="auto"/>
              <w:left w:val="single" w:sz="4" w:space="0" w:color="auto"/>
            </w:tcBorders>
          </w:tcPr>
          <w:p w:rsidR="006E23CF" w:rsidRDefault="006E23CF" w:rsidP="00AB0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E23CF" w:rsidRDefault="006E23CF" w:rsidP="006E23CF">
            <w:pPr>
              <w:pStyle w:val="CRCoverPage"/>
              <w:spacing w:after="0"/>
              <w:ind w:left="100"/>
              <w:rPr>
                <w:noProof/>
              </w:rPr>
            </w:pPr>
            <w:r>
              <w:t>6</w:t>
            </w:r>
            <w:r w:rsidRPr="001C392F">
              <w:t>.</w:t>
            </w:r>
            <w:r>
              <w:t>2</w:t>
            </w:r>
            <w:r w:rsidRPr="001C392F">
              <w:t>.2</w:t>
            </w:r>
            <w:r w:rsidR="00316999">
              <w:t>3</w:t>
            </w:r>
            <w:r>
              <w:t xml:space="preserve"> (New)</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sz w:val="8"/>
                <w:szCs w:val="8"/>
              </w:rPr>
            </w:pPr>
          </w:p>
        </w:tc>
        <w:tc>
          <w:tcPr>
            <w:tcW w:w="6946" w:type="dxa"/>
            <w:gridSpan w:val="9"/>
            <w:tcBorders>
              <w:right w:val="single" w:sz="4" w:space="0" w:color="auto"/>
            </w:tcBorders>
          </w:tcPr>
          <w:p w:rsidR="006E23CF" w:rsidRDefault="006E23CF" w:rsidP="00AB001A">
            <w:pPr>
              <w:pStyle w:val="CRCoverPage"/>
              <w:spacing w:after="0"/>
              <w:rPr>
                <w:noProof/>
                <w:sz w:val="8"/>
                <w:szCs w:val="8"/>
              </w:rPr>
            </w:pPr>
          </w:p>
        </w:tc>
      </w:tr>
      <w:tr w:rsidR="006E23CF" w:rsidTr="00AB001A">
        <w:tc>
          <w:tcPr>
            <w:tcW w:w="2694" w:type="dxa"/>
            <w:gridSpan w:val="2"/>
            <w:tcBorders>
              <w:left w:val="single" w:sz="4" w:space="0" w:color="auto"/>
            </w:tcBorders>
          </w:tcPr>
          <w:p w:rsidR="006E23CF" w:rsidRDefault="006E23CF" w:rsidP="00AB0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E23CF" w:rsidRDefault="006E23CF" w:rsidP="00AB0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E23CF" w:rsidRDefault="006E23CF" w:rsidP="00AB001A">
            <w:pPr>
              <w:pStyle w:val="CRCoverPage"/>
              <w:spacing w:after="0"/>
              <w:jc w:val="center"/>
              <w:rPr>
                <w:b/>
                <w:caps/>
                <w:noProof/>
              </w:rPr>
            </w:pPr>
            <w:r>
              <w:rPr>
                <w:b/>
                <w:caps/>
                <w:noProof/>
              </w:rPr>
              <w:t>N</w:t>
            </w:r>
          </w:p>
        </w:tc>
        <w:tc>
          <w:tcPr>
            <w:tcW w:w="2977" w:type="dxa"/>
            <w:gridSpan w:val="4"/>
          </w:tcPr>
          <w:p w:rsidR="006E23CF" w:rsidRDefault="006E23CF" w:rsidP="00AB0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E23CF" w:rsidRDefault="006E23CF" w:rsidP="00AB001A">
            <w:pPr>
              <w:pStyle w:val="CRCoverPage"/>
              <w:spacing w:after="0"/>
              <w:ind w:left="99"/>
              <w:rPr>
                <w:noProof/>
              </w:rPr>
            </w:pPr>
          </w:p>
        </w:tc>
      </w:tr>
      <w:tr w:rsidR="006E23CF" w:rsidTr="00AB001A">
        <w:tc>
          <w:tcPr>
            <w:tcW w:w="2694" w:type="dxa"/>
            <w:gridSpan w:val="2"/>
            <w:tcBorders>
              <w:left w:val="single" w:sz="4" w:space="0" w:color="auto"/>
            </w:tcBorders>
          </w:tcPr>
          <w:p w:rsidR="006E23CF" w:rsidRDefault="006E23CF" w:rsidP="00AB0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AB001A">
            <w:pPr>
              <w:pStyle w:val="CRCoverPage"/>
              <w:spacing w:after="0"/>
              <w:jc w:val="center"/>
              <w:rPr>
                <w:b/>
                <w:caps/>
                <w:noProof/>
              </w:rPr>
            </w:pPr>
          </w:p>
        </w:tc>
        <w:tc>
          <w:tcPr>
            <w:tcW w:w="2977" w:type="dxa"/>
            <w:gridSpan w:val="4"/>
          </w:tcPr>
          <w:p w:rsidR="006E23CF" w:rsidRDefault="006E23CF" w:rsidP="00AB0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E23CF" w:rsidRDefault="006E23CF" w:rsidP="00AB001A">
            <w:pPr>
              <w:pStyle w:val="CRCoverPage"/>
              <w:spacing w:after="0"/>
              <w:ind w:left="99"/>
              <w:rPr>
                <w:noProof/>
              </w:rPr>
            </w:pPr>
            <w:r>
              <w:rPr>
                <w:noProof/>
              </w:rPr>
              <w:t xml:space="preserve">TS/TR ... CR ... </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AB001A">
            <w:pPr>
              <w:pStyle w:val="CRCoverPage"/>
              <w:spacing w:after="0"/>
              <w:jc w:val="center"/>
              <w:rPr>
                <w:b/>
                <w:caps/>
                <w:noProof/>
              </w:rPr>
            </w:pPr>
          </w:p>
        </w:tc>
        <w:tc>
          <w:tcPr>
            <w:tcW w:w="2977" w:type="dxa"/>
            <w:gridSpan w:val="4"/>
          </w:tcPr>
          <w:p w:rsidR="006E23CF" w:rsidRDefault="006E23CF" w:rsidP="00AB0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E23CF" w:rsidRDefault="006E23CF" w:rsidP="00AB001A">
            <w:pPr>
              <w:pStyle w:val="CRCoverPage"/>
              <w:spacing w:after="0"/>
              <w:ind w:left="99"/>
              <w:rPr>
                <w:noProof/>
              </w:rPr>
            </w:pPr>
            <w:r>
              <w:rPr>
                <w:noProof/>
              </w:rPr>
              <w:t xml:space="preserve">TS/TR ... CR ... </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E23CF" w:rsidRDefault="006E23CF" w:rsidP="00AB0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E23CF" w:rsidRDefault="006E23CF" w:rsidP="00AB001A">
            <w:pPr>
              <w:pStyle w:val="CRCoverPage"/>
              <w:spacing w:after="0"/>
              <w:jc w:val="center"/>
              <w:rPr>
                <w:b/>
                <w:caps/>
                <w:noProof/>
              </w:rPr>
            </w:pPr>
          </w:p>
        </w:tc>
        <w:tc>
          <w:tcPr>
            <w:tcW w:w="2977" w:type="dxa"/>
            <w:gridSpan w:val="4"/>
          </w:tcPr>
          <w:p w:rsidR="006E23CF" w:rsidRDefault="006E23CF" w:rsidP="00AB0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E23CF" w:rsidRDefault="006E23CF" w:rsidP="00AB001A">
            <w:pPr>
              <w:pStyle w:val="CRCoverPage"/>
              <w:spacing w:after="0"/>
              <w:ind w:left="99"/>
              <w:rPr>
                <w:noProof/>
              </w:rPr>
            </w:pPr>
            <w:r>
              <w:rPr>
                <w:noProof/>
              </w:rPr>
              <w:t xml:space="preserve">TS/TR ... CR ... </w:t>
            </w:r>
          </w:p>
        </w:tc>
      </w:tr>
      <w:tr w:rsidR="006E23CF" w:rsidTr="00AB001A">
        <w:tc>
          <w:tcPr>
            <w:tcW w:w="2694" w:type="dxa"/>
            <w:gridSpan w:val="2"/>
            <w:tcBorders>
              <w:left w:val="single" w:sz="4" w:space="0" w:color="auto"/>
            </w:tcBorders>
          </w:tcPr>
          <w:p w:rsidR="006E23CF" w:rsidRDefault="006E23CF" w:rsidP="00AB001A">
            <w:pPr>
              <w:pStyle w:val="CRCoverPage"/>
              <w:spacing w:after="0"/>
              <w:rPr>
                <w:b/>
                <w:i/>
                <w:noProof/>
              </w:rPr>
            </w:pPr>
          </w:p>
        </w:tc>
        <w:tc>
          <w:tcPr>
            <w:tcW w:w="6946" w:type="dxa"/>
            <w:gridSpan w:val="9"/>
            <w:tcBorders>
              <w:right w:val="single" w:sz="4" w:space="0" w:color="auto"/>
            </w:tcBorders>
          </w:tcPr>
          <w:p w:rsidR="006E23CF" w:rsidRDefault="006E23CF" w:rsidP="00AB001A">
            <w:pPr>
              <w:pStyle w:val="CRCoverPage"/>
              <w:spacing w:after="0"/>
              <w:rPr>
                <w:noProof/>
              </w:rPr>
            </w:pPr>
          </w:p>
        </w:tc>
      </w:tr>
      <w:tr w:rsidR="006E23CF" w:rsidTr="00AB001A">
        <w:tc>
          <w:tcPr>
            <w:tcW w:w="2694" w:type="dxa"/>
            <w:gridSpan w:val="2"/>
            <w:tcBorders>
              <w:left w:val="single" w:sz="4" w:space="0" w:color="auto"/>
              <w:bottom w:val="single" w:sz="4" w:space="0" w:color="auto"/>
            </w:tcBorders>
          </w:tcPr>
          <w:p w:rsidR="006E23CF" w:rsidRDefault="006E23CF" w:rsidP="00AB0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04EA" w:rsidRDefault="00652FEF" w:rsidP="000004EA">
            <w:pPr>
              <w:pStyle w:val="CRCoverPage"/>
              <w:spacing w:after="0"/>
              <w:ind w:left="100"/>
            </w:pPr>
            <w:r>
              <w:t>With the agreement of the present CR, TS 36.579-2 needs to be upgraded to Rel-15.</w:t>
            </w:r>
            <w:bookmarkStart w:id="2" w:name="_GoBack"/>
          </w:p>
          <w:p w:rsidR="000004EA" w:rsidRDefault="000004EA" w:rsidP="000004EA">
            <w:pPr>
              <w:pStyle w:val="CRCoverPage"/>
              <w:spacing w:after="0"/>
              <w:ind w:left="100"/>
            </w:pPr>
          </w:p>
          <w:p w:rsidR="000004EA" w:rsidRDefault="000004EA" w:rsidP="000004EA">
            <w:pPr>
              <w:pStyle w:val="CRCoverPage"/>
              <w:spacing w:after="0"/>
              <w:ind w:left="100"/>
            </w:pPr>
            <w:r>
              <w:t>The present CR is an Intermediate revision of R5-212150 - changes are highlighted</w:t>
            </w:r>
          </w:p>
          <w:p w:rsidR="00652FEF" w:rsidRDefault="000004EA" w:rsidP="000004EA">
            <w:pPr>
              <w:pStyle w:val="CRCoverPage"/>
              <w:spacing w:after="0"/>
              <w:ind w:left="100"/>
            </w:pPr>
            <w:r w:rsidRPr="005E443A">
              <w:rPr>
                <w:highlight w:val="yellow"/>
              </w:rPr>
              <w:t xml:space="preserve">r1: Typo in Conformance requirements corrected; </w:t>
            </w:r>
            <w:r>
              <w:rPr>
                <w:highlight w:val="yellow"/>
              </w:rPr>
              <w:t xml:space="preserve">message name corrected; </w:t>
            </w:r>
            <w:r w:rsidRPr="005E443A">
              <w:rPr>
                <w:highlight w:val="yellow"/>
              </w:rPr>
              <w:t>usage of condition WITHOUT_MEDIACONTROL for derivation paths added; provision of list with invite</w:t>
            </w:r>
            <w:r w:rsidRPr="000004EA">
              <w:rPr>
                <w:highlight w:val="yellow"/>
              </w:rPr>
              <w:t>d Users split in 2 entries; wrong table number references corrected; message using default content removed from specific message content section</w:t>
            </w:r>
          </w:p>
          <w:bookmarkEnd w:id="2"/>
          <w:p w:rsidR="006E23CF" w:rsidRDefault="006E23CF" w:rsidP="00AB001A">
            <w:pPr>
              <w:pStyle w:val="CRCoverPage"/>
              <w:spacing w:after="0"/>
              <w:ind w:left="100"/>
              <w:rPr>
                <w:noProof/>
              </w:rPr>
            </w:pPr>
          </w:p>
        </w:tc>
      </w:tr>
      <w:tr w:rsidR="006E23CF" w:rsidRPr="008863B9" w:rsidTr="00AB001A">
        <w:tc>
          <w:tcPr>
            <w:tcW w:w="2694" w:type="dxa"/>
            <w:gridSpan w:val="2"/>
            <w:tcBorders>
              <w:top w:val="single" w:sz="4" w:space="0" w:color="auto"/>
              <w:bottom w:val="single" w:sz="4" w:space="0" w:color="auto"/>
            </w:tcBorders>
          </w:tcPr>
          <w:p w:rsidR="006E23CF" w:rsidRPr="008863B9" w:rsidRDefault="006E23CF" w:rsidP="00AB0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6E23CF" w:rsidRPr="008863B9" w:rsidRDefault="006E23CF" w:rsidP="00AB001A">
            <w:pPr>
              <w:pStyle w:val="CRCoverPage"/>
              <w:spacing w:after="0"/>
              <w:ind w:left="100"/>
              <w:rPr>
                <w:noProof/>
                <w:sz w:val="8"/>
                <w:szCs w:val="8"/>
              </w:rPr>
            </w:pPr>
          </w:p>
        </w:tc>
      </w:tr>
      <w:tr w:rsidR="006E23CF" w:rsidTr="00AB001A">
        <w:tc>
          <w:tcPr>
            <w:tcW w:w="2694" w:type="dxa"/>
            <w:gridSpan w:val="2"/>
            <w:tcBorders>
              <w:top w:val="single" w:sz="4" w:space="0" w:color="auto"/>
              <w:left w:val="single" w:sz="4" w:space="0" w:color="auto"/>
              <w:bottom w:val="single" w:sz="4" w:space="0" w:color="auto"/>
            </w:tcBorders>
          </w:tcPr>
          <w:p w:rsidR="006E23CF" w:rsidRDefault="006E23CF" w:rsidP="00AB0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E23CF" w:rsidRDefault="006E23CF" w:rsidP="00AB001A">
            <w:pPr>
              <w:pStyle w:val="CRCoverPage"/>
              <w:spacing w:after="0"/>
              <w:ind w:left="100"/>
              <w:rPr>
                <w:noProof/>
              </w:rPr>
            </w:pPr>
          </w:p>
        </w:tc>
      </w:tr>
    </w:tbl>
    <w:p w:rsidR="006E23CF" w:rsidRDefault="006E23CF" w:rsidP="006E23CF">
      <w:pPr>
        <w:pStyle w:val="CRCoverPage"/>
        <w:spacing w:after="0"/>
        <w:rPr>
          <w:noProof/>
          <w:sz w:val="8"/>
          <w:szCs w:val="8"/>
        </w:rPr>
      </w:pPr>
    </w:p>
    <w:p w:rsidR="006E23CF" w:rsidRDefault="006E23CF" w:rsidP="006E23CF">
      <w:pPr>
        <w:rPr>
          <w:noProof/>
        </w:rPr>
        <w:sectPr w:rsidR="006E23CF">
          <w:headerReference w:type="even" r:id="rId12"/>
          <w:footnotePr>
            <w:numRestart w:val="eachSect"/>
          </w:footnotePr>
          <w:pgSz w:w="11907" w:h="16840" w:code="9"/>
          <w:pgMar w:top="1418" w:right="1134" w:bottom="1134" w:left="1134" w:header="680" w:footer="567" w:gutter="0"/>
          <w:cols w:space="720"/>
        </w:sectPr>
      </w:pPr>
    </w:p>
    <w:bookmarkEnd w:id="0"/>
    <w:p w:rsidR="006E23CF" w:rsidRPr="00DE6BD1" w:rsidRDefault="006E23CF" w:rsidP="006E23CF">
      <w:pPr>
        <w:pStyle w:val="H6"/>
      </w:pPr>
      <w:r w:rsidRPr="00DE6BD1">
        <w:lastRenderedPageBreak/>
        <w:t>6.2.17.3.3</w:t>
      </w:r>
      <w:r w:rsidRPr="00DE6BD1">
        <w:tab/>
        <w:t>Specific message contents</w:t>
      </w:r>
    </w:p>
    <w:p w:rsidR="006E23CF" w:rsidRPr="00DE6BD1" w:rsidRDefault="006E23CF" w:rsidP="006E23CF">
      <w:pPr>
        <w:pStyle w:val="TH"/>
      </w:pPr>
      <w:r w:rsidRPr="00DE6BD1">
        <w:t xml:space="preserve">Table 6.2.17.3.3-1: </w:t>
      </w:r>
      <w:r w:rsidRPr="00DE6BD1">
        <w:rPr>
          <w:lang w:eastAsia="ko-KR"/>
        </w:rPr>
        <w:t>SIP INVITE</w:t>
      </w:r>
      <w:r w:rsidRPr="00DE6BD1">
        <w:t xml:space="preserve"> (Step 1, Table 6.2.17.3.2-1; step 2, TS 36.579-1 [2], Table </w:t>
      </w:r>
      <w:r w:rsidRPr="00DE6BD1">
        <w:rPr>
          <w:lang w:eastAsia="zh-CN"/>
        </w:rPr>
        <w:t>5.3.4</w:t>
      </w:r>
      <w:r w:rsidRPr="00DE6BD1">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AB001A">
        <w:trPr>
          <w:jc w:val="center"/>
        </w:trPr>
        <w:tc>
          <w:tcPr>
            <w:tcW w:w="9639" w:type="dxa"/>
            <w:gridSpan w:val="5"/>
          </w:tcPr>
          <w:p w:rsidR="006E23CF" w:rsidRPr="00DE6BD1" w:rsidRDefault="006E23CF" w:rsidP="00AB001A">
            <w:pPr>
              <w:pStyle w:val="TAL"/>
            </w:pPr>
            <w:r w:rsidRPr="00DE6BD1">
              <w:t>Derivation Path: TS 36.579-1 [2], table 5.5.2.5.</w:t>
            </w:r>
            <w:r w:rsidRPr="00092DF1">
              <w:t>2</w:t>
            </w:r>
            <w:r>
              <w:t>-</w:t>
            </w:r>
            <w:r w:rsidRPr="00092DF1">
              <w:t>1</w:t>
            </w:r>
            <w:r w:rsidRPr="00DE6BD1">
              <w:t>, condition PRIVATE-CALL</w:t>
            </w:r>
          </w:p>
        </w:tc>
      </w:tr>
      <w:tr w:rsidR="006E23CF" w:rsidRPr="00DE6BD1" w:rsidTr="00AB001A">
        <w:trPr>
          <w:jc w:val="center"/>
        </w:trPr>
        <w:tc>
          <w:tcPr>
            <w:tcW w:w="2835" w:type="dxa"/>
          </w:tcPr>
          <w:p w:rsidR="006E23CF" w:rsidRPr="00DE6BD1" w:rsidRDefault="006E23CF" w:rsidP="00AB001A">
            <w:pPr>
              <w:pStyle w:val="TAH"/>
            </w:pPr>
            <w:r w:rsidRPr="00DE6BD1">
              <w:t>Information Element</w:t>
            </w:r>
          </w:p>
        </w:tc>
        <w:tc>
          <w:tcPr>
            <w:tcW w:w="2126" w:type="dxa"/>
          </w:tcPr>
          <w:p w:rsidR="006E23CF" w:rsidRPr="00DE6BD1" w:rsidRDefault="006E23CF" w:rsidP="00AB001A">
            <w:pPr>
              <w:pStyle w:val="TAH"/>
            </w:pPr>
            <w:r w:rsidRPr="00DE6BD1">
              <w:t>Value/remark</w:t>
            </w:r>
          </w:p>
        </w:tc>
        <w:tc>
          <w:tcPr>
            <w:tcW w:w="2126" w:type="dxa"/>
            <w:tcBorders>
              <w:bottom w:val="single" w:sz="4" w:space="0" w:color="auto"/>
            </w:tcBorders>
          </w:tcPr>
          <w:p w:rsidR="006E23CF" w:rsidRPr="00DE6BD1" w:rsidRDefault="006E23CF" w:rsidP="00AB001A">
            <w:pPr>
              <w:pStyle w:val="TAH"/>
            </w:pPr>
            <w:r w:rsidRPr="00DE6BD1">
              <w:t>Comment</w:t>
            </w:r>
          </w:p>
        </w:tc>
        <w:tc>
          <w:tcPr>
            <w:tcW w:w="1418" w:type="dxa"/>
          </w:tcPr>
          <w:p w:rsidR="006E23CF" w:rsidRPr="00DE6BD1" w:rsidRDefault="006E23CF" w:rsidP="00AB001A">
            <w:pPr>
              <w:pStyle w:val="TAH"/>
            </w:pPr>
            <w:r w:rsidRPr="00DE6BD1">
              <w:t>Reference</w:t>
            </w:r>
          </w:p>
        </w:tc>
        <w:tc>
          <w:tcPr>
            <w:tcW w:w="1134" w:type="dxa"/>
          </w:tcPr>
          <w:p w:rsidR="006E23CF" w:rsidRPr="00DE6BD1" w:rsidRDefault="006E23CF" w:rsidP="00AB001A">
            <w:pPr>
              <w:pStyle w:val="TAH"/>
            </w:pPr>
            <w:r w:rsidRPr="00DE6BD1">
              <w:t>Condition</w:t>
            </w:r>
          </w:p>
        </w:tc>
      </w:tr>
      <w:tr w:rsidR="006E23CF" w:rsidRPr="00092DF1" w:rsidTr="00AB001A">
        <w:trPr>
          <w:jc w:val="center"/>
        </w:trPr>
        <w:tc>
          <w:tcPr>
            <w:tcW w:w="2835"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jc w:val="left"/>
            </w:pPr>
            <w:r w:rsidRPr="00251EBC">
              <w:t>Answer-Mode</w:t>
            </w:r>
          </w:p>
        </w:tc>
        <w:tc>
          <w:tcPr>
            <w:tcW w:w="2126"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jc w:val="left"/>
            </w:pPr>
            <w:r w:rsidRPr="00251EBC">
              <w:t>not present</w:t>
            </w:r>
          </w:p>
        </w:tc>
        <w:tc>
          <w:tcPr>
            <w:tcW w:w="2126"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pPr>
          </w:p>
        </w:tc>
        <w:tc>
          <w:tcPr>
            <w:tcW w:w="1418"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pPr>
          </w:p>
        </w:tc>
        <w:tc>
          <w:tcPr>
            <w:tcW w:w="1134" w:type="dxa"/>
            <w:tcBorders>
              <w:top w:val="single" w:sz="4" w:space="0" w:color="auto"/>
              <w:left w:val="single" w:sz="4" w:space="0" w:color="auto"/>
              <w:bottom w:val="single" w:sz="4" w:space="0" w:color="auto"/>
              <w:right w:val="single" w:sz="4" w:space="0" w:color="auto"/>
            </w:tcBorders>
          </w:tcPr>
          <w:p w:rsidR="006E23CF" w:rsidRPr="00251EBC" w:rsidRDefault="006E23CF" w:rsidP="00AB001A">
            <w:pPr>
              <w:pStyle w:val="TAH"/>
            </w:pPr>
          </w:p>
        </w:tc>
      </w:tr>
      <w:tr w:rsidR="006E23CF" w:rsidRPr="00DE6BD1" w:rsidTr="00AB001A">
        <w:trPr>
          <w:jc w:val="center"/>
        </w:trPr>
        <w:tc>
          <w:tcPr>
            <w:tcW w:w="2835" w:type="dxa"/>
          </w:tcPr>
          <w:p w:rsidR="006E23CF" w:rsidRPr="00DE6BD1" w:rsidRDefault="006E23CF" w:rsidP="00AB001A">
            <w:pPr>
              <w:pStyle w:val="TAL"/>
            </w:pPr>
            <w:r w:rsidRPr="00DE6BD1">
              <w:rPr>
                <w:b/>
                <w:bCs/>
              </w:rPr>
              <w:t>Priv-Answer-Mode</w:t>
            </w:r>
          </w:p>
        </w:tc>
        <w:tc>
          <w:tcPr>
            <w:tcW w:w="2126" w:type="dxa"/>
          </w:tcPr>
          <w:p w:rsidR="006E23CF" w:rsidRPr="00DE6BD1" w:rsidRDefault="006E23CF" w:rsidP="00AB001A">
            <w:pPr>
              <w:pStyle w:val="TAL"/>
            </w:pP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tcPr>
          <w:p w:rsidR="006E23CF" w:rsidRPr="00DE6BD1" w:rsidRDefault="006E23CF" w:rsidP="00AB001A">
            <w:pPr>
              <w:pStyle w:val="TAL"/>
              <w:rPr>
                <w:bCs/>
              </w:rPr>
            </w:pPr>
            <w:r w:rsidRPr="00DE6BD1">
              <w:rPr>
                <w:bCs/>
              </w:rPr>
              <w:t xml:space="preserve">  answer-mode-value</w:t>
            </w:r>
          </w:p>
        </w:tc>
        <w:tc>
          <w:tcPr>
            <w:tcW w:w="2126" w:type="dxa"/>
          </w:tcPr>
          <w:p w:rsidR="006E23CF" w:rsidRPr="00DE6BD1" w:rsidRDefault="006E23CF" w:rsidP="00AB001A">
            <w:pPr>
              <w:pStyle w:val="TAL"/>
            </w:pPr>
            <w:r w:rsidRPr="00DE6BD1">
              <w:rPr>
                <w:iCs/>
              </w:rPr>
              <w:t>"Auto"</w:t>
            </w: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tcPr>
          <w:p w:rsidR="006E23CF" w:rsidRPr="00DE6BD1" w:rsidRDefault="006E23CF" w:rsidP="00AB001A">
            <w:pPr>
              <w:pStyle w:val="TAL"/>
              <w:rPr>
                <w:bCs/>
              </w:rPr>
            </w:pPr>
            <w:r w:rsidRPr="00092DF1">
              <w:rPr>
                <w:bCs/>
              </w:rPr>
              <w:t xml:space="preserve">  answer-mode-param</w:t>
            </w:r>
          </w:p>
        </w:tc>
        <w:tc>
          <w:tcPr>
            <w:tcW w:w="2126" w:type="dxa"/>
          </w:tcPr>
          <w:p w:rsidR="006E23CF" w:rsidRPr="00DE6BD1" w:rsidRDefault="006E23CF" w:rsidP="00AB001A">
            <w:pPr>
              <w:pStyle w:val="TAL"/>
            </w:pPr>
            <w:r w:rsidRPr="00092DF1">
              <w:rPr>
                <w:iCs/>
              </w:rPr>
              <w:t>“</w:t>
            </w:r>
            <w:r w:rsidRPr="00092DF1">
              <w:rPr>
                <w:bCs/>
              </w:rPr>
              <w:t>require”</w:t>
            </w: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tcPr>
          <w:p w:rsidR="006E23CF" w:rsidRPr="00DE6BD1" w:rsidRDefault="006E23CF" w:rsidP="00AB001A">
            <w:pPr>
              <w:pStyle w:val="TAL"/>
              <w:rPr>
                <w:b/>
                <w:bCs/>
              </w:rPr>
            </w:pPr>
            <w:r w:rsidRPr="00DE6BD1">
              <w:rPr>
                <w:b/>
                <w:bCs/>
              </w:rPr>
              <w:t>Message-body</w:t>
            </w:r>
          </w:p>
        </w:tc>
        <w:tc>
          <w:tcPr>
            <w:tcW w:w="2126" w:type="dxa"/>
          </w:tcPr>
          <w:p w:rsidR="006E23CF" w:rsidRPr="00DE6BD1" w:rsidRDefault="006E23CF" w:rsidP="00AB001A">
            <w:pPr>
              <w:pStyle w:val="TAL"/>
            </w:pPr>
          </w:p>
        </w:tc>
        <w:tc>
          <w:tcPr>
            <w:tcW w:w="2126" w:type="dxa"/>
            <w:tcBorders>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rPr>
                <w:b/>
              </w:rPr>
            </w:pPr>
            <w:r w:rsidRPr="00092DF1">
              <w:t xml:space="preserve">  MIME body part</w:t>
            </w:r>
          </w:p>
        </w:tc>
        <w:tc>
          <w:tcPr>
            <w:tcW w:w="2126" w:type="dxa"/>
            <w:vAlign w:val="center"/>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r w:rsidRPr="00092DF1">
              <w:rPr>
                <w:b/>
                <w:bCs/>
              </w:rPr>
              <w:t>SDP Message</w:t>
            </w: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pPr>
            <w:r w:rsidRPr="00092DF1">
              <w:t xml:space="preserve">    MIME-part-body</w:t>
            </w:r>
          </w:p>
        </w:tc>
        <w:tc>
          <w:tcPr>
            <w:tcW w:w="2126" w:type="dxa"/>
            <w:vAlign w:val="center"/>
          </w:tcPr>
          <w:p w:rsidR="006E23CF" w:rsidRPr="00DE6BD1" w:rsidRDefault="006E23CF" w:rsidP="00AB001A">
            <w:pPr>
              <w:pStyle w:val="TAL"/>
            </w:pPr>
            <w:r w:rsidRPr="00092DF1">
              <w:t>SDP Message a</w:t>
            </w:r>
            <w:r w:rsidRPr="00DE6BD1">
              <w:t>s described in Table 6.2.17.3.3-3</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rPr>
                <w:b/>
              </w:rPr>
            </w:pPr>
            <w:r w:rsidRPr="00092DF1">
              <w:t xml:space="preserve">  MIME body part</w:t>
            </w:r>
          </w:p>
        </w:tc>
        <w:tc>
          <w:tcPr>
            <w:tcW w:w="2126" w:type="dxa"/>
            <w:vAlign w:val="center"/>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r w:rsidRPr="00092DF1">
              <w:rPr>
                <w:b/>
                <w:bCs/>
              </w:rPr>
              <w:t>MCPTT-Info</w:t>
            </w: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r w:rsidR="006E23CF" w:rsidRPr="00DE6BD1" w:rsidTr="00AB001A">
        <w:trPr>
          <w:jc w:val="center"/>
        </w:trPr>
        <w:tc>
          <w:tcPr>
            <w:tcW w:w="2835" w:type="dxa"/>
            <w:vAlign w:val="center"/>
          </w:tcPr>
          <w:p w:rsidR="006E23CF" w:rsidRPr="00DE6BD1" w:rsidRDefault="006E23CF" w:rsidP="00AB001A">
            <w:pPr>
              <w:pStyle w:val="TAL"/>
            </w:pPr>
            <w:r w:rsidRPr="00092DF1">
              <w:t xml:space="preserve">    MIME-part-body</w:t>
            </w:r>
          </w:p>
        </w:tc>
        <w:tc>
          <w:tcPr>
            <w:tcW w:w="2126" w:type="dxa"/>
            <w:vAlign w:val="center"/>
          </w:tcPr>
          <w:p w:rsidR="006E23CF" w:rsidRPr="00DE6BD1" w:rsidRDefault="006E23CF" w:rsidP="00AB001A">
            <w:pPr>
              <w:pStyle w:val="TAL"/>
            </w:pPr>
            <w:r w:rsidRPr="00092DF1">
              <w:t>MCPTT-Info a</w:t>
            </w:r>
            <w:r w:rsidRPr="00DE6BD1">
              <w:t>s described in Table 6.2.17.3.3-2</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4" w:type="dxa"/>
            <w:vAlign w:val="bottom"/>
          </w:tcPr>
          <w:p w:rsidR="006E23CF" w:rsidRPr="00DE6BD1" w:rsidRDefault="006E23CF" w:rsidP="00AB001A">
            <w:pPr>
              <w:pStyle w:val="TAL"/>
            </w:pPr>
          </w:p>
        </w:tc>
      </w:tr>
    </w:tbl>
    <w:p w:rsidR="006E23CF" w:rsidRPr="00DE6BD1" w:rsidRDefault="006E23CF" w:rsidP="006E23CF"/>
    <w:p w:rsidR="006E23CF" w:rsidRPr="00DE6BD1" w:rsidRDefault="006E23CF" w:rsidP="006E23CF">
      <w:pPr>
        <w:pStyle w:val="TH"/>
      </w:pPr>
      <w:r w:rsidRPr="00DE6BD1">
        <w:t xml:space="preserve">Table 6.2.17.3.3-2: </w:t>
      </w:r>
      <w:r w:rsidRPr="00DE6BD1">
        <w:rPr>
          <w:lang w:eastAsia="ko-KR"/>
        </w:rPr>
        <w:t>MCPTT-Info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AB001A">
        <w:trPr>
          <w:jc w:val="center"/>
        </w:trPr>
        <w:tc>
          <w:tcPr>
            <w:tcW w:w="9639" w:type="dxa"/>
            <w:gridSpan w:val="5"/>
          </w:tcPr>
          <w:p w:rsidR="006E23CF" w:rsidRPr="00DE6BD1" w:rsidRDefault="006E23CF" w:rsidP="00AB001A">
            <w:pPr>
              <w:pStyle w:val="TAL"/>
            </w:pPr>
            <w:r w:rsidRPr="00DE6BD1">
              <w:t>Derivation Path: TS 36.579-1 [2], table 5.5.3.2.</w:t>
            </w:r>
            <w:r w:rsidRPr="00092DF1">
              <w:t>2</w:t>
            </w:r>
            <w:r w:rsidRPr="00DE6BD1">
              <w:t>-1, condition PRIVATE-CALL</w:t>
            </w:r>
          </w:p>
        </w:tc>
      </w:tr>
      <w:tr w:rsidR="006E23CF" w:rsidRPr="00DE6BD1" w:rsidTr="00AB001A">
        <w:trPr>
          <w:jc w:val="center"/>
        </w:trPr>
        <w:tc>
          <w:tcPr>
            <w:tcW w:w="2835" w:type="dxa"/>
          </w:tcPr>
          <w:p w:rsidR="006E23CF" w:rsidRPr="00DE6BD1" w:rsidRDefault="006E23CF" w:rsidP="00AB001A">
            <w:pPr>
              <w:pStyle w:val="TAH"/>
            </w:pPr>
            <w:r w:rsidRPr="00DE6BD1">
              <w:t>Information Element</w:t>
            </w:r>
          </w:p>
        </w:tc>
        <w:tc>
          <w:tcPr>
            <w:tcW w:w="2126" w:type="dxa"/>
          </w:tcPr>
          <w:p w:rsidR="006E23CF" w:rsidRPr="00DE6BD1" w:rsidRDefault="006E23CF" w:rsidP="00AB001A">
            <w:pPr>
              <w:pStyle w:val="TAH"/>
            </w:pPr>
            <w:r w:rsidRPr="00DE6BD1">
              <w:t>Value/remark</w:t>
            </w:r>
          </w:p>
        </w:tc>
        <w:tc>
          <w:tcPr>
            <w:tcW w:w="2126" w:type="dxa"/>
            <w:tcBorders>
              <w:bottom w:val="single" w:sz="4" w:space="0" w:color="auto"/>
            </w:tcBorders>
          </w:tcPr>
          <w:p w:rsidR="006E23CF" w:rsidRPr="00DE6BD1" w:rsidRDefault="006E23CF" w:rsidP="00AB001A">
            <w:pPr>
              <w:pStyle w:val="TAH"/>
            </w:pPr>
            <w:r w:rsidRPr="00DE6BD1">
              <w:t>Comment</w:t>
            </w:r>
          </w:p>
        </w:tc>
        <w:tc>
          <w:tcPr>
            <w:tcW w:w="1418" w:type="dxa"/>
          </w:tcPr>
          <w:p w:rsidR="006E23CF" w:rsidRPr="00DE6BD1" w:rsidRDefault="006E23CF" w:rsidP="00AB001A">
            <w:pPr>
              <w:pStyle w:val="TAH"/>
            </w:pPr>
            <w:r w:rsidRPr="00DE6BD1">
              <w:t>Reference</w:t>
            </w:r>
          </w:p>
        </w:tc>
        <w:tc>
          <w:tcPr>
            <w:tcW w:w="1134" w:type="dxa"/>
          </w:tcPr>
          <w:p w:rsidR="006E23CF" w:rsidRPr="00DE6BD1" w:rsidRDefault="006E23CF" w:rsidP="00AB001A">
            <w:pPr>
              <w:pStyle w:val="TAH"/>
            </w:pPr>
            <w:r w:rsidRPr="00DE6BD1">
              <w:t>Condition</w:t>
            </w:r>
          </w:p>
        </w:tc>
      </w:tr>
      <w:tr w:rsidR="006E23CF" w:rsidRPr="00DE6BD1" w:rsidTr="00AB001A">
        <w:trPr>
          <w:jc w:val="center"/>
        </w:trPr>
        <w:tc>
          <w:tcPr>
            <w:tcW w:w="2836" w:type="dxa"/>
            <w:vAlign w:val="center"/>
          </w:tcPr>
          <w:p w:rsidR="006E23CF" w:rsidRPr="00DE6BD1" w:rsidRDefault="006E23CF" w:rsidP="00AB001A">
            <w:pPr>
              <w:pStyle w:val="TAL"/>
            </w:pPr>
            <w:r w:rsidRPr="00DE6BD1">
              <w:t>mcpttinfo</w:t>
            </w:r>
          </w:p>
        </w:tc>
        <w:tc>
          <w:tcPr>
            <w:tcW w:w="2126" w:type="dxa"/>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tcBorders>
              <w:bottom w:val="single" w:sz="4" w:space="0" w:color="auto"/>
            </w:tcBorders>
            <w:vAlign w:val="center"/>
          </w:tcPr>
          <w:p w:rsidR="006E23CF" w:rsidRPr="00DE6BD1" w:rsidRDefault="006E23CF" w:rsidP="00AB001A">
            <w:pPr>
              <w:pStyle w:val="TAL"/>
            </w:pPr>
            <w:r w:rsidRPr="00DE6BD1">
              <w:t xml:space="preserve">  mcptt-Params</w:t>
            </w:r>
          </w:p>
        </w:tc>
        <w:tc>
          <w:tcPr>
            <w:tcW w:w="2126" w:type="dxa"/>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tcBorders>
              <w:bottom w:val="nil"/>
            </w:tcBorders>
            <w:vAlign w:val="center"/>
          </w:tcPr>
          <w:p w:rsidR="006E23CF" w:rsidRPr="00DE6BD1" w:rsidRDefault="006E23CF" w:rsidP="00AB001A">
            <w:pPr>
              <w:pStyle w:val="TAL"/>
            </w:pPr>
            <w:r w:rsidRPr="00DE6BD1">
              <w:t xml:space="preserve">    session-type</w:t>
            </w:r>
          </w:p>
        </w:tc>
        <w:tc>
          <w:tcPr>
            <w:tcW w:w="2126" w:type="dxa"/>
          </w:tcPr>
          <w:p w:rsidR="006E23CF" w:rsidRPr="00DE6BD1" w:rsidRDefault="006E23CF" w:rsidP="00AB001A">
            <w:pPr>
              <w:pStyle w:val="TAL"/>
            </w:pPr>
            <w:r w:rsidRPr="00DE6BD1">
              <w:t>"ambient-listening"</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vAlign w:val="center"/>
          </w:tcPr>
          <w:p w:rsidR="006E23CF" w:rsidRPr="00DE6BD1" w:rsidRDefault="006E23CF" w:rsidP="00AB001A">
            <w:pPr>
              <w:pStyle w:val="TAL"/>
            </w:pPr>
            <w:r w:rsidRPr="00DE6BD1">
              <w:t xml:space="preserve">    anyExt</w:t>
            </w:r>
          </w:p>
        </w:tc>
        <w:tc>
          <w:tcPr>
            <w:tcW w:w="2126" w:type="dxa"/>
          </w:tcPr>
          <w:p w:rsidR="006E23CF" w:rsidRPr="00DE6BD1" w:rsidRDefault="006E23CF" w:rsidP="00AB001A">
            <w:pPr>
              <w:pStyle w:val="TAL"/>
            </w:pP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r w:rsidR="006E23CF" w:rsidRPr="00DE6BD1" w:rsidTr="00AB001A">
        <w:trPr>
          <w:jc w:val="center"/>
        </w:trPr>
        <w:tc>
          <w:tcPr>
            <w:tcW w:w="2836" w:type="dxa"/>
            <w:vAlign w:val="center"/>
          </w:tcPr>
          <w:p w:rsidR="006E23CF" w:rsidRPr="00DE6BD1" w:rsidRDefault="006E23CF" w:rsidP="00AB001A">
            <w:pPr>
              <w:pStyle w:val="TAL"/>
            </w:pPr>
            <w:r w:rsidRPr="00DE6BD1">
              <w:t xml:space="preserve">      ambient-listening-type</w:t>
            </w:r>
          </w:p>
        </w:tc>
        <w:tc>
          <w:tcPr>
            <w:tcW w:w="2126" w:type="dxa"/>
          </w:tcPr>
          <w:p w:rsidR="006E23CF" w:rsidRPr="00DE6BD1" w:rsidRDefault="006E23CF" w:rsidP="00AB001A">
            <w:pPr>
              <w:pStyle w:val="TAL"/>
            </w:pPr>
            <w:r w:rsidRPr="00DE6BD1">
              <w:t>"</w:t>
            </w:r>
            <w:r w:rsidRPr="00092DF1">
              <w:t>local</w:t>
            </w:r>
            <w:r w:rsidRPr="00DE6BD1">
              <w:t>-init"</w:t>
            </w:r>
          </w:p>
        </w:tc>
        <w:tc>
          <w:tcPr>
            <w:tcW w:w="2126" w:type="dxa"/>
            <w:tcBorders>
              <w:top w:val="single" w:sz="4" w:space="0" w:color="auto"/>
              <w:bottom w:val="single" w:sz="4" w:space="0" w:color="auto"/>
            </w:tcBorders>
          </w:tcPr>
          <w:p w:rsidR="006E23CF" w:rsidRPr="00DE6BD1" w:rsidRDefault="006E23CF" w:rsidP="00AB001A">
            <w:pPr>
              <w:pStyle w:val="TAL"/>
            </w:pPr>
          </w:p>
        </w:tc>
        <w:tc>
          <w:tcPr>
            <w:tcW w:w="1418" w:type="dxa"/>
          </w:tcPr>
          <w:p w:rsidR="006E23CF" w:rsidRPr="00DE6BD1" w:rsidRDefault="006E23CF" w:rsidP="00AB001A">
            <w:pPr>
              <w:pStyle w:val="TAL"/>
            </w:pPr>
          </w:p>
        </w:tc>
        <w:tc>
          <w:tcPr>
            <w:tcW w:w="1133" w:type="dxa"/>
            <w:vAlign w:val="bottom"/>
          </w:tcPr>
          <w:p w:rsidR="006E23CF" w:rsidRPr="00DE6BD1" w:rsidRDefault="006E23CF" w:rsidP="00AB001A">
            <w:pPr>
              <w:pStyle w:val="TAL"/>
            </w:pPr>
          </w:p>
        </w:tc>
      </w:tr>
    </w:tbl>
    <w:p w:rsidR="006E23CF" w:rsidRPr="00DE6BD1" w:rsidRDefault="006E23CF" w:rsidP="006E23CF"/>
    <w:p w:rsidR="006E23CF" w:rsidRPr="00DE6BD1" w:rsidRDefault="006E23CF" w:rsidP="006E23CF">
      <w:pPr>
        <w:pStyle w:val="TH"/>
      </w:pPr>
      <w:r w:rsidRPr="00DE6BD1">
        <w:t>Table 6.2.17.3.3-3: SDP Message</w:t>
      </w:r>
      <w:r w:rsidRPr="00DE6BD1">
        <w:rPr>
          <w:lang w:eastAsia="ko-KR"/>
        </w:rPr>
        <w:t xml:space="preserve">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DE6BD1" w:rsidTr="00AB001A">
        <w:trPr>
          <w:jc w:val="center"/>
        </w:trPr>
        <w:tc>
          <w:tcPr>
            <w:tcW w:w="9639" w:type="dxa"/>
            <w:gridSpan w:val="5"/>
          </w:tcPr>
          <w:p w:rsidR="006E23CF" w:rsidRPr="00DE6BD1" w:rsidRDefault="006E23CF" w:rsidP="00AB001A">
            <w:pPr>
              <w:pStyle w:val="TAL"/>
            </w:pPr>
            <w:r w:rsidRPr="00DE6BD1">
              <w:t>Derivation Path: TS 36.579-1 [2], table 5.5.3.1</w:t>
            </w:r>
            <w:r>
              <w:t>.2</w:t>
            </w:r>
            <w:r w:rsidRPr="00DE6BD1">
              <w:t>-1, condition PRIVATE-CALL</w:t>
            </w:r>
          </w:p>
        </w:tc>
      </w:tr>
      <w:tr w:rsidR="006E23CF" w:rsidRPr="00DE6BD1" w:rsidTr="00AB001A">
        <w:trPr>
          <w:jc w:val="center"/>
        </w:trPr>
        <w:tc>
          <w:tcPr>
            <w:tcW w:w="2835" w:type="dxa"/>
          </w:tcPr>
          <w:p w:rsidR="006E23CF" w:rsidRPr="00DE6BD1" w:rsidRDefault="006E23CF" w:rsidP="00AB001A">
            <w:pPr>
              <w:pStyle w:val="TAH"/>
            </w:pPr>
            <w:r w:rsidRPr="00DE6BD1">
              <w:t>Information Element</w:t>
            </w:r>
          </w:p>
        </w:tc>
        <w:tc>
          <w:tcPr>
            <w:tcW w:w="2126" w:type="dxa"/>
          </w:tcPr>
          <w:p w:rsidR="006E23CF" w:rsidRPr="00DE6BD1" w:rsidRDefault="006E23CF" w:rsidP="00AB001A">
            <w:pPr>
              <w:pStyle w:val="TAH"/>
            </w:pPr>
            <w:r w:rsidRPr="00DE6BD1">
              <w:t>Value/remark</w:t>
            </w:r>
          </w:p>
        </w:tc>
        <w:tc>
          <w:tcPr>
            <w:tcW w:w="2126" w:type="dxa"/>
            <w:tcBorders>
              <w:bottom w:val="single" w:sz="4" w:space="0" w:color="auto"/>
            </w:tcBorders>
          </w:tcPr>
          <w:p w:rsidR="006E23CF" w:rsidRPr="00DE6BD1" w:rsidRDefault="006E23CF" w:rsidP="00AB001A">
            <w:pPr>
              <w:pStyle w:val="TAH"/>
            </w:pPr>
            <w:r w:rsidRPr="00DE6BD1">
              <w:t>Comment</w:t>
            </w:r>
          </w:p>
        </w:tc>
        <w:tc>
          <w:tcPr>
            <w:tcW w:w="1418" w:type="dxa"/>
          </w:tcPr>
          <w:p w:rsidR="006E23CF" w:rsidRPr="00DE6BD1" w:rsidRDefault="006E23CF" w:rsidP="00AB001A">
            <w:pPr>
              <w:pStyle w:val="TAH"/>
            </w:pPr>
            <w:r w:rsidRPr="00DE6BD1">
              <w:t>Reference</w:t>
            </w:r>
          </w:p>
        </w:tc>
        <w:tc>
          <w:tcPr>
            <w:tcW w:w="1134" w:type="dxa"/>
          </w:tcPr>
          <w:p w:rsidR="006E23CF" w:rsidRPr="00DE6BD1" w:rsidRDefault="006E23CF" w:rsidP="00AB001A">
            <w:pPr>
              <w:pStyle w:val="TAH"/>
            </w:pPr>
            <w:r w:rsidRPr="00DE6BD1">
              <w:t>Condition</w:t>
            </w:r>
          </w:p>
        </w:tc>
      </w:tr>
      <w:tr w:rsidR="006E23CF" w:rsidRPr="00DE6BD1" w:rsidTr="00AB001A">
        <w:trPr>
          <w:jc w:val="center"/>
        </w:trPr>
        <w:tc>
          <w:tcPr>
            <w:tcW w:w="2835" w:type="dxa"/>
            <w:shd w:val="clear" w:color="auto" w:fill="auto"/>
            <w:vAlign w:val="center"/>
          </w:tcPr>
          <w:p w:rsidR="006E23CF" w:rsidRPr="00DE6BD1" w:rsidRDefault="006E23CF" w:rsidP="00AB001A">
            <w:pPr>
              <w:pStyle w:val="TAL"/>
              <w:rPr>
                <w:b/>
              </w:rPr>
            </w:pPr>
            <w:r w:rsidRPr="00DE6BD1">
              <w:rPr>
                <w:b/>
              </w:rPr>
              <w:t xml:space="preserve">  media attribute</w:t>
            </w:r>
          </w:p>
        </w:tc>
        <w:tc>
          <w:tcPr>
            <w:tcW w:w="2126" w:type="dxa"/>
            <w:shd w:val="clear" w:color="auto" w:fill="auto"/>
            <w:vAlign w:val="center"/>
          </w:tcPr>
          <w:p w:rsidR="006E23CF" w:rsidRPr="00DE6BD1" w:rsidRDefault="006E23CF" w:rsidP="00AB001A">
            <w:pPr>
              <w:pStyle w:val="TAL"/>
            </w:pPr>
          </w:p>
        </w:tc>
        <w:tc>
          <w:tcPr>
            <w:tcW w:w="2126" w:type="dxa"/>
            <w:tcBorders>
              <w:top w:val="single" w:sz="4" w:space="0" w:color="auto"/>
              <w:bottom w:val="single" w:sz="4" w:space="0" w:color="auto"/>
            </w:tcBorders>
            <w:shd w:val="clear" w:color="auto" w:fill="auto"/>
          </w:tcPr>
          <w:p w:rsidR="006E23CF" w:rsidRPr="00DE6BD1" w:rsidRDefault="006E23CF" w:rsidP="00AB001A">
            <w:pPr>
              <w:pStyle w:val="TAL"/>
            </w:pPr>
            <w:r w:rsidRPr="00DE6BD1">
              <w:t>a=line</w:t>
            </w:r>
          </w:p>
          <w:p w:rsidR="006E23CF" w:rsidRPr="00DE6BD1" w:rsidRDefault="006E23CF" w:rsidP="00AB001A">
            <w:pPr>
              <w:pStyle w:val="TAL"/>
            </w:pPr>
            <w:r w:rsidRPr="00DE6BD1">
              <w:t>attribute=</w:t>
            </w:r>
            <w:r w:rsidRPr="00092DF1">
              <w:t>send</w:t>
            </w:r>
            <w:r w:rsidRPr="00DE6BD1">
              <w:t>only</w:t>
            </w:r>
          </w:p>
        </w:tc>
        <w:tc>
          <w:tcPr>
            <w:tcW w:w="1418" w:type="dxa"/>
            <w:shd w:val="clear" w:color="auto" w:fill="auto"/>
          </w:tcPr>
          <w:p w:rsidR="006E23CF" w:rsidRPr="00DE6BD1" w:rsidRDefault="006E23CF" w:rsidP="00AB001A">
            <w:pPr>
              <w:pStyle w:val="TAL"/>
            </w:pPr>
          </w:p>
        </w:tc>
        <w:tc>
          <w:tcPr>
            <w:tcW w:w="1134" w:type="dxa"/>
            <w:shd w:val="clear" w:color="auto" w:fill="auto"/>
            <w:vAlign w:val="bottom"/>
          </w:tcPr>
          <w:p w:rsidR="006E23CF" w:rsidRPr="00DE6BD1" w:rsidRDefault="006E23CF" w:rsidP="00AB001A">
            <w:pPr>
              <w:pStyle w:val="TAL"/>
            </w:pPr>
          </w:p>
        </w:tc>
      </w:tr>
      <w:tr w:rsidR="006E23CF" w:rsidRPr="00DE6BD1" w:rsidTr="00AB001A">
        <w:trPr>
          <w:jc w:val="center"/>
        </w:trPr>
        <w:tc>
          <w:tcPr>
            <w:tcW w:w="2835" w:type="dxa"/>
            <w:shd w:val="clear" w:color="auto" w:fill="auto"/>
            <w:vAlign w:val="center"/>
          </w:tcPr>
          <w:p w:rsidR="006E23CF" w:rsidRPr="00DE6BD1" w:rsidRDefault="006E23CF" w:rsidP="00AB001A">
            <w:pPr>
              <w:pStyle w:val="TAL"/>
            </w:pPr>
            <w:r>
              <w:t xml:space="preserve">    </w:t>
            </w:r>
            <w:r w:rsidRPr="00092DF1">
              <w:t>sendonly</w:t>
            </w:r>
          </w:p>
        </w:tc>
        <w:tc>
          <w:tcPr>
            <w:tcW w:w="2126" w:type="dxa"/>
            <w:shd w:val="clear" w:color="auto" w:fill="auto"/>
            <w:vAlign w:val="center"/>
          </w:tcPr>
          <w:p w:rsidR="006E23CF" w:rsidRPr="00DE6BD1" w:rsidRDefault="006E23CF" w:rsidP="00AB001A">
            <w:pPr>
              <w:pStyle w:val="TAL"/>
            </w:pPr>
          </w:p>
        </w:tc>
        <w:tc>
          <w:tcPr>
            <w:tcW w:w="2126" w:type="dxa"/>
            <w:tcBorders>
              <w:top w:val="single" w:sz="4" w:space="0" w:color="auto"/>
              <w:bottom w:val="single" w:sz="4" w:space="0" w:color="auto"/>
            </w:tcBorders>
            <w:shd w:val="clear" w:color="auto" w:fill="auto"/>
          </w:tcPr>
          <w:p w:rsidR="006E23CF" w:rsidRPr="00DE6BD1" w:rsidRDefault="006E23CF" w:rsidP="00AB001A">
            <w:pPr>
              <w:pStyle w:val="TAL"/>
            </w:pPr>
          </w:p>
        </w:tc>
        <w:tc>
          <w:tcPr>
            <w:tcW w:w="1418" w:type="dxa"/>
            <w:shd w:val="clear" w:color="auto" w:fill="auto"/>
          </w:tcPr>
          <w:p w:rsidR="006E23CF" w:rsidRPr="00DE6BD1" w:rsidRDefault="006E23CF" w:rsidP="00AB001A">
            <w:pPr>
              <w:pStyle w:val="TAL"/>
            </w:pPr>
          </w:p>
        </w:tc>
        <w:tc>
          <w:tcPr>
            <w:tcW w:w="1134" w:type="dxa"/>
            <w:shd w:val="clear" w:color="auto" w:fill="auto"/>
            <w:vAlign w:val="bottom"/>
          </w:tcPr>
          <w:p w:rsidR="006E23CF" w:rsidRPr="00DE6BD1" w:rsidRDefault="006E23CF" w:rsidP="00AB001A">
            <w:pPr>
              <w:pStyle w:val="TAL"/>
            </w:pPr>
          </w:p>
        </w:tc>
      </w:tr>
    </w:tbl>
    <w:p w:rsidR="006E23CF" w:rsidRDefault="006E23CF" w:rsidP="006E23CF"/>
    <w:p w:rsidR="006E23CF" w:rsidRPr="00092DF1" w:rsidRDefault="006E23CF" w:rsidP="006E23CF">
      <w:pPr>
        <w:pStyle w:val="TH"/>
      </w:pPr>
      <w:r w:rsidRPr="00092DF1">
        <w:t xml:space="preserve">Table 6.2.17.3.3-3A: </w:t>
      </w:r>
      <w:r w:rsidRPr="00092DF1">
        <w:rPr>
          <w:lang w:eastAsia="ko-KR"/>
        </w:rPr>
        <w:t>SIP 200 (OK)</w:t>
      </w:r>
      <w:r w:rsidRPr="00092DF1">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092DF1" w:rsidTr="00AB001A">
        <w:trPr>
          <w:jc w:val="center"/>
        </w:trPr>
        <w:tc>
          <w:tcPr>
            <w:tcW w:w="9639" w:type="dxa"/>
            <w:gridSpan w:val="5"/>
          </w:tcPr>
          <w:p w:rsidR="006E23CF" w:rsidRPr="00092DF1" w:rsidRDefault="006E23CF" w:rsidP="00AB001A">
            <w:pPr>
              <w:pStyle w:val="TAL"/>
            </w:pPr>
            <w:r w:rsidRPr="00092DF1">
              <w:t>Derivation Path: TS 36.579-1 [2], table 5.5.2.17.1.1-1 condition INVITE-RSP</w:t>
            </w:r>
          </w:p>
        </w:tc>
      </w:tr>
      <w:tr w:rsidR="006E23CF" w:rsidRPr="00092DF1" w:rsidTr="00AB001A">
        <w:trPr>
          <w:jc w:val="center"/>
        </w:trPr>
        <w:tc>
          <w:tcPr>
            <w:tcW w:w="2835" w:type="dxa"/>
          </w:tcPr>
          <w:p w:rsidR="006E23CF" w:rsidRPr="00092DF1" w:rsidRDefault="006E23CF" w:rsidP="00AB001A">
            <w:pPr>
              <w:pStyle w:val="TAH"/>
            </w:pPr>
            <w:r w:rsidRPr="00092DF1">
              <w:t>Information Element</w:t>
            </w:r>
          </w:p>
        </w:tc>
        <w:tc>
          <w:tcPr>
            <w:tcW w:w="2126" w:type="dxa"/>
          </w:tcPr>
          <w:p w:rsidR="006E23CF" w:rsidRPr="00092DF1" w:rsidRDefault="006E23CF" w:rsidP="00AB001A">
            <w:pPr>
              <w:pStyle w:val="TAH"/>
            </w:pPr>
            <w:r w:rsidRPr="00092DF1">
              <w:t>Value/remark</w:t>
            </w:r>
          </w:p>
        </w:tc>
        <w:tc>
          <w:tcPr>
            <w:tcW w:w="2126" w:type="dxa"/>
            <w:tcBorders>
              <w:bottom w:val="single" w:sz="4" w:space="0" w:color="auto"/>
            </w:tcBorders>
          </w:tcPr>
          <w:p w:rsidR="006E23CF" w:rsidRPr="00092DF1" w:rsidRDefault="006E23CF" w:rsidP="00AB001A">
            <w:pPr>
              <w:pStyle w:val="TAH"/>
            </w:pPr>
            <w:r w:rsidRPr="00092DF1">
              <w:t>Comment</w:t>
            </w:r>
          </w:p>
        </w:tc>
        <w:tc>
          <w:tcPr>
            <w:tcW w:w="1418" w:type="dxa"/>
          </w:tcPr>
          <w:p w:rsidR="006E23CF" w:rsidRPr="00092DF1" w:rsidRDefault="006E23CF" w:rsidP="00AB001A">
            <w:pPr>
              <w:pStyle w:val="TAH"/>
            </w:pPr>
            <w:r w:rsidRPr="00092DF1">
              <w:t>Reference</w:t>
            </w:r>
          </w:p>
        </w:tc>
        <w:tc>
          <w:tcPr>
            <w:tcW w:w="1134" w:type="dxa"/>
          </w:tcPr>
          <w:p w:rsidR="006E23CF" w:rsidRPr="00092DF1" w:rsidRDefault="006E23CF" w:rsidP="00AB001A">
            <w:pPr>
              <w:pStyle w:val="TAH"/>
            </w:pPr>
            <w:r w:rsidRPr="00092DF1">
              <w:t>Condition</w:t>
            </w:r>
          </w:p>
        </w:tc>
      </w:tr>
      <w:tr w:rsidR="006E23CF" w:rsidRPr="00092DF1" w:rsidTr="00AB001A">
        <w:trPr>
          <w:jc w:val="center"/>
        </w:trPr>
        <w:tc>
          <w:tcPr>
            <w:tcW w:w="2835" w:type="dxa"/>
            <w:vAlign w:val="center"/>
          </w:tcPr>
          <w:p w:rsidR="006E23CF" w:rsidRPr="00092DF1" w:rsidRDefault="006E23CF" w:rsidP="00AB001A">
            <w:pPr>
              <w:pStyle w:val="TAL"/>
              <w:rPr>
                <w:bCs/>
              </w:rPr>
            </w:pPr>
            <w:r w:rsidRPr="00092DF1">
              <w:rPr>
                <w:b/>
                <w:bCs/>
                <w:lang w:val="en-US"/>
              </w:rPr>
              <w:t>Message-body</w:t>
            </w:r>
          </w:p>
        </w:tc>
        <w:tc>
          <w:tcPr>
            <w:tcW w:w="2126" w:type="dxa"/>
          </w:tcPr>
          <w:p w:rsidR="006E23CF" w:rsidRPr="00092DF1" w:rsidRDefault="006E23CF" w:rsidP="00AB001A">
            <w:pPr>
              <w:pStyle w:val="TAL"/>
            </w:pPr>
          </w:p>
        </w:tc>
        <w:tc>
          <w:tcPr>
            <w:tcW w:w="2126" w:type="dxa"/>
          </w:tcPr>
          <w:p w:rsidR="006E23CF" w:rsidRPr="00092DF1" w:rsidRDefault="006E23CF" w:rsidP="00AB001A">
            <w:pPr>
              <w:pStyle w:val="TAL"/>
            </w:pPr>
          </w:p>
        </w:tc>
        <w:tc>
          <w:tcPr>
            <w:tcW w:w="1418" w:type="dxa"/>
          </w:tcPr>
          <w:p w:rsidR="006E23CF" w:rsidRPr="00092DF1" w:rsidRDefault="006E23CF" w:rsidP="00AB001A">
            <w:pPr>
              <w:pStyle w:val="TAL"/>
            </w:pPr>
          </w:p>
        </w:tc>
        <w:tc>
          <w:tcPr>
            <w:tcW w:w="1134" w:type="dxa"/>
          </w:tcPr>
          <w:p w:rsidR="006E23CF" w:rsidRPr="00092DF1" w:rsidRDefault="006E23CF" w:rsidP="00AB001A">
            <w:pPr>
              <w:pStyle w:val="TAL"/>
            </w:pPr>
          </w:p>
        </w:tc>
      </w:tr>
      <w:tr w:rsidR="006E23CF" w:rsidRPr="00092DF1" w:rsidTr="00AB001A">
        <w:trPr>
          <w:jc w:val="center"/>
        </w:trPr>
        <w:tc>
          <w:tcPr>
            <w:tcW w:w="2835" w:type="dxa"/>
            <w:vAlign w:val="center"/>
          </w:tcPr>
          <w:p w:rsidR="006E23CF" w:rsidRPr="00092DF1" w:rsidRDefault="006E23CF" w:rsidP="00AB001A">
            <w:pPr>
              <w:pStyle w:val="TAL"/>
              <w:rPr>
                <w:bCs/>
              </w:rPr>
            </w:pPr>
            <w:r w:rsidRPr="00092DF1">
              <w:rPr>
                <w:lang w:val="en-US"/>
              </w:rPr>
              <w:t xml:space="preserve">  SDP Message</w:t>
            </w:r>
          </w:p>
        </w:tc>
        <w:tc>
          <w:tcPr>
            <w:tcW w:w="2126" w:type="dxa"/>
            <w:vAlign w:val="center"/>
          </w:tcPr>
          <w:p w:rsidR="006E23CF" w:rsidRPr="00092DF1" w:rsidRDefault="006E23CF" w:rsidP="00AB001A">
            <w:pPr>
              <w:pStyle w:val="TAL"/>
            </w:pPr>
            <w:r w:rsidRPr="00092DF1">
              <w:rPr>
                <w:lang w:val="en-US"/>
              </w:rPr>
              <w:t>As described in Table 6.2.17.3.3-3B</w:t>
            </w:r>
          </w:p>
        </w:tc>
        <w:tc>
          <w:tcPr>
            <w:tcW w:w="2126" w:type="dxa"/>
          </w:tcPr>
          <w:p w:rsidR="006E23CF" w:rsidRPr="00092DF1" w:rsidRDefault="006E23CF" w:rsidP="00AB001A">
            <w:pPr>
              <w:pStyle w:val="TAL"/>
            </w:pPr>
          </w:p>
        </w:tc>
        <w:tc>
          <w:tcPr>
            <w:tcW w:w="1418" w:type="dxa"/>
          </w:tcPr>
          <w:p w:rsidR="006E23CF" w:rsidRPr="00092DF1" w:rsidRDefault="006E23CF" w:rsidP="00AB001A">
            <w:pPr>
              <w:pStyle w:val="TAL"/>
            </w:pPr>
          </w:p>
        </w:tc>
        <w:tc>
          <w:tcPr>
            <w:tcW w:w="1134" w:type="dxa"/>
          </w:tcPr>
          <w:p w:rsidR="006E23CF" w:rsidRPr="00092DF1" w:rsidRDefault="006E23CF" w:rsidP="00AB001A">
            <w:pPr>
              <w:pStyle w:val="TAL"/>
            </w:pPr>
          </w:p>
        </w:tc>
      </w:tr>
    </w:tbl>
    <w:p w:rsidR="006E23CF" w:rsidRPr="00092DF1" w:rsidRDefault="006E23CF" w:rsidP="006E23CF"/>
    <w:p w:rsidR="006E23CF" w:rsidRPr="00092DF1" w:rsidRDefault="006E23CF" w:rsidP="006E23CF">
      <w:pPr>
        <w:pStyle w:val="TH"/>
      </w:pPr>
      <w:r w:rsidRPr="00092DF1">
        <w:t>Table 6.2.17.3.3-3B: SDP Message</w:t>
      </w:r>
      <w:r w:rsidRPr="00092DF1">
        <w:rPr>
          <w:lang w:eastAsia="ko-KR"/>
        </w:rPr>
        <w:t xml:space="preserve"> in SIP 200 OK</w:t>
      </w:r>
      <w:r w:rsidRPr="00092DF1">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E23CF" w:rsidRPr="00092DF1" w:rsidTr="00AB001A">
        <w:trPr>
          <w:jc w:val="center"/>
        </w:trPr>
        <w:tc>
          <w:tcPr>
            <w:tcW w:w="9639" w:type="dxa"/>
            <w:gridSpan w:val="5"/>
          </w:tcPr>
          <w:p w:rsidR="006E23CF" w:rsidRPr="00092DF1" w:rsidRDefault="006E23CF" w:rsidP="00AB001A">
            <w:pPr>
              <w:pStyle w:val="TAL"/>
            </w:pPr>
            <w:r w:rsidRPr="00092DF1">
              <w:t>Derivation Path: TS 36.579-1 [2], table 5.5.3.1.1-1, condition PRIVATE-CALL</w:t>
            </w:r>
          </w:p>
        </w:tc>
      </w:tr>
      <w:tr w:rsidR="006E23CF" w:rsidRPr="00092DF1" w:rsidTr="00AB001A">
        <w:trPr>
          <w:jc w:val="center"/>
        </w:trPr>
        <w:tc>
          <w:tcPr>
            <w:tcW w:w="2835" w:type="dxa"/>
          </w:tcPr>
          <w:p w:rsidR="006E23CF" w:rsidRPr="00092DF1" w:rsidRDefault="006E23CF" w:rsidP="00AB001A">
            <w:pPr>
              <w:pStyle w:val="TAH"/>
            </w:pPr>
            <w:r w:rsidRPr="00092DF1">
              <w:t>Information Element</w:t>
            </w:r>
          </w:p>
        </w:tc>
        <w:tc>
          <w:tcPr>
            <w:tcW w:w="2126" w:type="dxa"/>
          </w:tcPr>
          <w:p w:rsidR="006E23CF" w:rsidRPr="00092DF1" w:rsidRDefault="006E23CF" w:rsidP="00AB001A">
            <w:pPr>
              <w:pStyle w:val="TAH"/>
            </w:pPr>
            <w:r w:rsidRPr="00092DF1">
              <w:t>Value/remark</w:t>
            </w:r>
          </w:p>
        </w:tc>
        <w:tc>
          <w:tcPr>
            <w:tcW w:w="2126" w:type="dxa"/>
            <w:tcBorders>
              <w:bottom w:val="single" w:sz="4" w:space="0" w:color="auto"/>
            </w:tcBorders>
          </w:tcPr>
          <w:p w:rsidR="006E23CF" w:rsidRPr="00092DF1" w:rsidRDefault="006E23CF" w:rsidP="00AB001A">
            <w:pPr>
              <w:pStyle w:val="TAH"/>
            </w:pPr>
            <w:r w:rsidRPr="00092DF1">
              <w:t>Comment</w:t>
            </w:r>
          </w:p>
        </w:tc>
        <w:tc>
          <w:tcPr>
            <w:tcW w:w="1418" w:type="dxa"/>
          </w:tcPr>
          <w:p w:rsidR="006E23CF" w:rsidRPr="00092DF1" w:rsidRDefault="006E23CF" w:rsidP="00AB001A">
            <w:pPr>
              <w:pStyle w:val="TAH"/>
            </w:pPr>
            <w:r w:rsidRPr="00092DF1">
              <w:t>Reference</w:t>
            </w:r>
          </w:p>
        </w:tc>
        <w:tc>
          <w:tcPr>
            <w:tcW w:w="1134" w:type="dxa"/>
          </w:tcPr>
          <w:p w:rsidR="006E23CF" w:rsidRPr="00092DF1" w:rsidRDefault="006E23CF" w:rsidP="00AB001A">
            <w:pPr>
              <w:pStyle w:val="TAH"/>
            </w:pPr>
            <w:r w:rsidRPr="00092DF1">
              <w:t>Condition</w:t>
            </w:r>
          </w:p>
        </w:tc>
      </w:tr>
      <w:tr w:rsidR="006E23CF" w:rsidRPr="00092DF1" w:rsidTr="00AB001A">
        <w:trPr>
          <w:jc w:val="center"/>
        </w:trPr>
        <w:tc>
          <w:tcPr>
            <w:tcW w:w="2836" w:type="dxa"/>
            <w:shd w:val="clear" w:color="auto" w:fill="auto"/>
            <w:vAlign w:val="center"/>
          </w:tcPr>
          <w:p w:rsidR="006E23CF" w:rsidRPr="00092DF1" w:rsidRDefault="006E23CF" w:rsidP="00AB001A">
            <w:pPr>
              <w:pStyle w:val="TAL"/>
              <w:rPr>
                <w:b/>
              </w:rPr>
            </w:pPr>
            <w:r w:rsidRPr="00092DF1">
              <w:rPr>
                <w:b/>
              </w:rPr>
              <w:t xml:space="preserve">  media attribute</w:t>
            </w:r>
          </w:p>
        </w:tc>
        <w:tc>
          <w:tcPr>
            <w:tcW w:w="2126" w:type="dxa"/>
            <w:shd w:val="clear" w:color="auto" w:fill="auto"/>
            <w:vAlign w:val="center"/>
          </w:tcPr>
          <w:p w:rsidR="006E23CF" w:rsidRPr="00092DF1" w:rsidRDefault="006E23CF" w:rsidP="00AB001A">
            <w:pPr>
              <w:pStyle w:val="TAL"/>
            </w:pPr>
          </w:p>
        </w:tc>
        <w:tc>
          <w:tcPr>
            <w:tcW w:w="2126" w:type="dxa"/>
            <w:tcBorders>
              <w:top w:val="single" w:sz="4" w:space="0" w:color="auto"/>
              <w:bottom w:val="single" w:sz="4" w:space="0" w:color="auto"/>
            </w:tcBorders>
            <w:shd w:val="clear" w:color="auto" w:fill="auto"/>
          </w:tcPr>
          <w:p w:rsidR="006E23CF" w:rsidRPr="00092DF1" w:rsidRDefault="006E23CF" w:rsidP="00AB001A">
            <w:pPr>
              <w:pStyle w:val="TAL"/>
            </w:pPr>
            <w:r w:rsidRPr="00092DF1">
              <w:t>a=line</w:t>
            </w:r>
          </w:p>
          <w:p w:rsidR="006E23CF" w:rsidRPr="00092DF1" w:rsidRDefault="006E23CF" w:rsidP="00AB001A">
            <w:pPr>
              <w:pStyle w:val="TAL"/>
            </w:pPr>
            <w:r w:rsidRPr="00092DF1">
              <w:t>attribute=recvonly</w:t>
            </w:r>
          </w:p>
        </w:tc>
        <w:tc>
          <w:tcPr>
            <w:tcW w:w="1418" w:type="dxa"/>
            <w:shd w:val="clear" w:color="auto" w:fill="auto"/>
          </w:tcPr>
          <w:p w:rsidR="006E23CF" w:rsidRPr="00092DF1" w:rsidRDefault="006E23CF" w:rsidP="00AB001A">
            <w:pPr>
              <w:pStyle w:val="TAL"/>
            </w:pPr>
          </w:p>
        </w:tc>
        <w:tc>
          <w:tcPr>
            <w:tcW w:w="1133" w:type="dxa"/>
            <w:shd w:val="clear" w:color="auto" w:fill="auto"/>
            <w:vAlign w:val="bottom"/>
          </w:tcPr>
          <w:p w:rsidR="006E23CF" w:rsidRPr="00092DF1" w:rsidRDefault="006E23CF" w:rsidP="00AB001A">
            <w:pPr>
              <w:pStyle w:val="TAL"/>
            </w:pPr>
          </w:p>
        </w:tc>
      </w:tr>
      <w:tr w:rsidR="006E23CF" w:rsidRPr="00092DF1" w:rsidTr="00AB001A">
        <w:trPr>
          <w:jc w:val="center"/>
        </w:trPr>
        <w:tc>
          <w:tcPr>
            <w:tcW w:w="2836" w:type="dxa"/>
            <w:shd w:val="clear" w:color="auto" w:fill="auto"/>
            <w:vAlign w:val="center"/>
          </w:tcPr>
          <w:p w:rsidR="006E23CF" w:rsidRPr="00092DF1" w:rsidRDefault="006E23CF" w:rsidP="00AB001A">
            <w:pPr>
              <w:pStyle w:val="TAL"/>
            </w:pPr>
            <w:r w:rsidRPr="00092DF1">
              <w:t xml:space="preserve">    recvonly</w:t>
            </w:r>
          </w:p>
        </w:tc>
        <w:tc>
          <w:tcPr>
            <w:tcW w:w="2126" w:type="dxa"/>
            <w:shd w:val="clear" w:color="auto" w:fill="auto"/>
            <w:vAlign w:val="center"/>
          </w:tcPr>
          <w:p w:rsidR="006E23CF" w:rsidRPr="00092DF1" w:rsidRDefault="006E23CF" w:rsidP="00AB001A">
            <w:pPr>
              <w:pStyle w:val="TAL"/>
            </w:pPr>
          </w:p>
        </w:tc>
        <w:tc>
          <w:tcPr>
            <w:tcW w:w="2126" w:type="dxa"/>
            <w:tcBorders>
              <w:top w:val="single" w:sz="4" w:space="0" w:color="auto"/>
              <w:bottom w:val="single" w:sz="4" w:space="0" w:color="auto"/>
            </w:tcBorders>
            <w:shd w:val="clear" w:color="auto" w:fill="auto"/>
          </w:tcPr>
          <w:p w:rsidR="006E23CF" w:rsidRPr="00092DF1" w:rsidRDefault="006E23CF" w:rsidP="00AB001A">
            <w:pPr>
              <w:pStyle w:val="TAL"/>
            </w:pPr>
          </w:p>
        </w:tc>
        <w:tc>
          <w:tcPr>
            <w:tcW w:w="1418" w:type="dxa"/>
            <w:shd w:val="clear" w:color="auto" w:fill="auto"/>
          </w:tcPr>
          <w:p w:rsidR="006E23CF" w:rsidRPr="00092DF1" w:rsidRDefault="006E23CF" w:rsidP="00AB001A">
            <w:pPr>
              <w:pStyle w:val="TAL"/>
            </w:pPr>
          </w:p>
        </w:tc>
        <w:tc>
          <w:tcPr>
            <w:tcW w:w="1133" w:type="dxa"/>
            <w:shd w:val="clear" w:color="auto" w:fill="auto"/>
            <w:vAlign w:val="bottom"/>
          </w:tcPr>
          <w:p w:rsidR="006E23CF" w:rsidRPr="00092DF1" w:rsidRDefault="006E23CF" w:rsidP="00AB001A">
            <w:pPr>
              <w:pStyle w:val="TAL"/>
            </w:pPr>
          </w:p>
        </w:tc>
      </w:tr>
    </w:tbl>
    <w:p w:rsidR="006E23CF" w:rsidRPr="00DE6BD1" w:rsidRDefault="006E23CF" w:rsidP="006E23CF"/>
    <w:p w:rsidR="006E23CF" w:rsidRPr="00DE6BD1" w:rsidRDefault="006E23CF" w:rsidP="006E23CF">
      <w:pPr>
        <w:pStyle w:val="TH"/>
      </w:pPr>
      <w:r w:rsidRPr="00DE6BD1">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23CF" w:rsidRPr="00DE6BD1" w:rsidTr="00AB001A">
        <w:tc>
          <w:tcPr>
            <w:tcW w:w="9747" w:type="dxa"/>
            <w:gridSpan w:val="4"/>
          </w:tcPr>
          <w:p w:rsidR="006E23CF" w:rsidRPr="00DE6BD1" w:rsidRDefault="006E23CF" w:rsidP="00AB001A">
            <w:pPr>
              <w:pStyle w:val="TAL"/>
              <w:rPr>
                <w:rFonts w:eastAsia="MS Mincho"/>
              </w:rPr>
            </w:pPr>
            <w:r w:rsidRPr="00DE6BD1">
              <w:rPr>
                <w:rFonts w:eastAsia="MS Mincho"/>
              </w:rPr>
              <w:t>Derivation Path: 36.579-1 [2], Table 5.5.6.3-7 condition ON-NETWORK.</w:t>
            </w:r>
          </w:p>
        </w:tc>
      </w:tr>
      <w:tr w:rsidR="006E23CF" w:rsidRPr="00DE6BD1" w:rsidTr="00AB001A">
        <w:tc>
          <w:tcPr>
            <w:tcW w:w="4535" w:type="dxa"/>
          </w:tcPr>
          <w:p w:rsidR="006E23CF" w:rsidRPr="00DE6BD1" w:rsidRDefault="006E23CF" w:rsidP="00AB001A">
            <w:pPr>
              <w:pStyle w:val="TAH"/>
              <w:rPr>
                <w:rFonts w:eastAsia="MS Mincho"/>
              </w:rPr>
            </w:pPr>
            <w:r w:rsidRPr="00DE6BD1">
              <w:rPr>
                <w:rFonts w:eastAsia="MS Mincho"/>
              </w:rPr>
              <w:t>Information Element</w:t>
            </w:r>
          </w:p>
        </w:tc>
        <w:tc>
          <w:tcPr>
            <w:tcW w:w="2267" w:type="dxa"/>
          </w:tcPr>
          <w:p w:rsidR="006E23CF" w:rsidRPr="00DE6BD1" w:rsidRDefault="006E23CF" w:rsidP="00AB001A">
            <w:pPr>
              <w:pStyle w:val="TAH"/>
              <w:rPr>
                <w:rFonts w:eastAsia="MS Mincho"/>
              </w:rPr>
            </w:pPr>
            <w:r w:rsidRPr="00DE6BD1">
              <w:rPr>
                <w:rFonts w:eastAsia="MS Mincho"/>
              </w:rPr>
              <w:t>Value/remark</w:t>
            </w:r>
          </w:p>
        </w:tc>
        <w:tc>
          <w:tcPr>
            <w:tcW w:w="1700" w:type="dxa"/>
          </w:tcPr>
          <w:p w:rsidR="006E23CF" w:rsidRPr="00DE6BD1" w:rsidRDefault="006E23CF" w:rsidP="00AB001A">
            <w:pPr>
              <w:pStyle w:val="TAH"/>
              <w:rPr>
                <w:rFonts w:eastAsia="MS Mincho"/>
              </w:rPr>
            </w:pPr>
            <w:r w:rsidRPr="00DE6BD1">
              <w:rPr>
                <w:rFonts w:eastAsia="MS Mincho"/>
              </w:rPr>
              <w:t>Comment</w:t>
            </w:r>
          </w:p>
        </w:tc>
        <w:tc>
          <w:tcPr>
            <w:tcW w:w="1245" w:type="dxa"/>
          </w:tcPr>
          <w:p w:rsidR="006E23CF" w:rsidRPr="00DE6BD1" w:rsidRDefault="006E23CF" w:rsidP="00AB001A">
            <w:pPr>
              <w:pStyle w:val="TAH"/>
              <w:rPr>
                <w:rFonts w:eastAsia="MS Mincho"/>
              </w:rPr>
            </w:pPr>
            <w:r w:rsidRPr="00DE6BD1">
              <w:rPr>
                <w:rFonts w:eastAsia="MS Mincho"/>
              </w:rPr>
              <w:t>Condition</w:t>
            </w:r>
          </w:p>
        </w:tc>
      </w:tr>
      <w:tr w:rsidR="006E23CF" w:rsidRPr="00DE6BD1" w:rsidTr="00AB001A">
        <w:tc>
          <w:tcPr>
            <w:tcW w:w="4535" w:type="dxa"/>
            <w:tcBorders>
              <w:top w:val="single" w:sz="4" w:space="0" w:color="auto"/>
            </w:tcBorders>
          </w:tcPr>
          <w:p w:rsidR="006E23CF" w:rsidRPr="00DE6BD1" w:rsidRDefault="006E23CF" w:rsidP="00AB001A">
            <w:pPr>
              <w:pStyle w:val="TAL"/>
              <w:rPr>
                <w:rFonts w:eastAsia="MS Mincho"/>
              </w:rPr>
            </w:pPr>
            <w:r w:rsidRPr="00DE6BD1">
              <w:rPr>
                <w:rFonts w:eastAsia="MS Mincho"/>
              </w:rPr>
              <w:t>Permission to Request the Floor</w:t>
            </w:r>
          </w:p>
        </w:tc>
        <w:tc>
          <w:tcPr>
            <w:tcW w:w="2267" w:type="dxa"/>
          </w:tcPr>
          <w:p w:rsidR="006E23CF" w:rsidRPr="00DE6BD1" w:rsidRDefault="006E23CF" w:rsidP="00AB001A">
            <w:pPr>
              <w:pStyle w:val="TAL"/>
              <w:rPr>
                <w:rFonts w:eastAsia="MS Mincho"/>
              </w:rPr>
            </w:pPr>
          </w:p>
        </w:tc>
        <w:tc>
          <w:tcPr>
            <w:tcW w:w="1700" w:type="dxa"/>
          </w:tcPr>
          <w:p w:rsidR="006E23CF" w:rsidRPr="00DE6BD1" w:rsidRDefault="006E23CF" w:rsidP="00AB001A">
            <w:pPr>
              <w:pStyle w:val="TAL"/>
              <w:rPr>
                <w:rFonts w:eastAsia="MS PGothic"/>
              </w:rPr>
            </w:pPr>
          </w:p>
        </w:tc>
        <w:tc>
          <w:tcPr>
            <w:tcW w:w="1245" w:type="dxa"/>
          </w:tcPr>
          <w:p w:rsidR="006E23CF" w:rsidRPr="00DE6BD1" w:rsidRDefault="006E23CF" w:rsidP="00AB001A">
            <w:pPr>
              <w:pStyle w:val="TAL"/>
              <w:rPr>
                <w:rFonts w:eastAsia="MS Mincho"/>
              </w:rPr>
            </w:pPr>
          </w:p>
        </w:tc>
      </w:tr>
      <w:tr w:rsidR="006E23CF" w:rsidRPr="00DE6BD1" w:rsidTr="00AB001A">
        <w:tc>
          <w:tcPr>
            <w:tcW w:w="4535" w:type="dxa"/>
            <w:tcBorders>
              <w:top w:val="single" w:sz="4" w:space="0" w:color="auto"/>
              <w:bottom w:val="single" w:sz="4" w:space="0" w:color="auto"/>
            </w:tcBorders>
          </w:tcPr>
          <w:p w:rsidR="006E23CF" w:rsidRPr="00DE6BD1" w:rsidRDefault="006E23CF" w:rsidP="00AB001A">
            <w:pPr>
              <w:pStyle w:val="TAL"/>
              <w:rPr>
                <w:rFonts w:eastAsia="MS Mincho"/>
              </w:rPr>
            </w:pPr>
            <w:r w:rsidRPr="00DE6BD1">
              <w:rPr>
                <w:rFonts w:eastAsia="MS Mincho"/>
              </w:rPr>
              <w:t xml:space="preserve">  Permission to Request the Floor</w:t>
            </w:r>
          </w:p>
        </w:tc>
        <w:tc>
          <w:tcPr>
            <w:tcW w:w="2267" w:type="dxa"/>
          </w:tcPr>
          <w:p w:rsidR="006E23CF" w:rsidRPr="00DE6BD1" w:rsidRDefault="006E23CF" w:rsidP="00AB001A">
            <w:pPr>
              <w:pStyle w:val="TAL"/>
              <w:rPr>
                <w:rFonts w:eastAsia="MS Mincho"/>
              </w:rPr>
            </w:pPr>
            <w:r w:rsidRPr="00DE6BD1">
              <w:rPr>
                <w:rFonts w:eastAsia="MS Mincho"/>
              </w:rPr>
              <w:t>"0"</w:t>
            </w:r>
          </w:p>
        </w:tc>
        <w:tc>
          <w:tcPr>
            <w:tcW w:w="1700" w:type="dxa"/>
          </w:tcPr>
          <w:p w:rsidR="006E23CF" w:rsidRPr="00DE6BD1" w:rsidRDefault="006E23CF" w:rsidP="00AB001A">
            <w:pPr>
              <w:pStyle w:val="TAL"/>
              <w:rPr>
                <w:rFonts w:eastAsia="MS PGothic"/>
              </w:rPr>
            </w:pPr>
            <w:r w:rsidRPr="00DE6BD1">
              <w:rPr>
                <w:rFonts w:eastAsia="MS PGothic"/>
              </w:rPr>
              <w:t>The receiver is NOT permitted to request floor</w:t>
            </w:r>
          </w:p>
        </w:tc>
        <w:tc>
          <w:tcPr>
            <w:tcW w:w="1245" w:type="dxa"/>
          </w:tcPr>
          <w:p w:rsidR="006E23CF" w:rsidRPr="00DE6BD1" w:rsidRDefault="006E23CF" w:rsidP="00AB001A">
            <w:pPr>
              <w:pStyle w:val="TAL"/>
              <w:rPr>
                <w:rFonts w:eastAsia="MS Mincho"/>
              </w:rPr>
            </w:pPr>
          </w:p>
        </w:tc>
      </w:tr>
    </w:tbl>
    <w:p w:rsidR="006E23CF" w:rsidRPr="00DE6BD1" w:rsidRDefault="006E23CF" w:rsidP="006E23CF"/>
    <w:p w:rsidR="006E23CF" w:rsidRDefault="006E23CF" w:rsidP="006E23CF">
      <w:pPr>
        <w:pStyle w:val="TH"/>
        <w:rPr>
          <w:lang w:eastAsia="ko-KR"/>
        </w:rPr>
      </w:pPr>
      <w:r w:rsidRPr="00DE6BD1">
        <w:t xml:space="preserve">Table 6.2.17.3.3-5: </w:t>
      </w:r>
      <w:r w:rsidRPr="00092DF1">
        <w:rPr>
          <w:lang w:eastAsia="ko-KR"/>
        </w:rPr>
        <w:t>Void</w:t>
      </w:r>
    </w:p>
    <w:p w:rsidR="00316999" w:rsidRPr="00DE6BD1" w:rsidRDefault="00316999" w:rsidP="00316999"/>
    <w:p w:rsidR="00CB2482" w:rsidRDefault="00CB2482" w:rsidP="00CB2482">
      <w:pPr>
        <w:pStyle w:val="Heading3"/>
        <w:rPr>
          <w:ins w:id="3" w:author="SB210412" w:date="2021-04-27T11:37:00Z"/>
        </w:rPr>
      </w:pPr>
      <w:ins w:id="4" w:author="SB210412" w:date="2021-04-27T11:37:00Z">
        <w:r>
          <w:t>6.2.23</w:t>
        </w:r>
        <w:r>
          <w:tab/>
          <w:t xml:space="preserve">On-network / </w:t>
        </w:r>
        <w:r w:rsidR="00E60C52">
          <w:t>First-to-a</w:t>
        </w:r>
        <w:r>
          <w:t>nswer call /</w:t>
        </w:r>
        <w:r w:rsidRPr="00FB6528">
          <w:t xml:space="preserve"> </w:t>
        </w:r>
        <w:r>
          <w:rPr>
            <w:lang w:eastAsia="ko-KR"/>
          </w:rPr>
          <w:t>P</w:t>
        </w:r>
        <w:r w:rsidRPr="0073469F">
          <w:rPr>
            <w:lang w:eastAsia="ko-KR"/>
          </w:rPr>
          <w:t>re-established session</w:t>
        </w:r>
        <w:r>
          <w:t xml:space="preserve"> / Client Terminated (CT)</w:t>
        </w:r>
      </w:ins>
    </w:p>
    <w:p w:rsidR="00CB2482" w:rsidRPr="00DE6BD1" w:rsidRDefault="00CB2482" w:rsidP="00CB2482">
      <w:pPr>
        <w:pStyle w:val="H6"/>
        <w:rPr>
          <w:ins w:id="5" w:author="SB210412" w:date="2021-04-27T11:37:00Z"/>
        </w:rPr>
      </w:pPr>
      <w:ins w:id="6" w:author="SB210412" w:date="2021-04-27T11:37:00Z">
        <w:r>
          <w:t>6.2.23</w:t>
        </w:r>
        <w:r w:rsidRPr="00DE6BD1">
          <w:t>.1</w:t>
        </w:r>
        <w:r w:rsidRPr="00DE6BD1">
          <w:tab/>
          <w:t>Test Purpose (TP)</w:t>
        </w:r>
      </w:ins>
    </w:p>
    <w:p w:rsidR="00CB2482" w:rsidRPr="00DE6BD1" w:rsidRDefault="00CB2482" w:rsidP="00CB2482">
      <w:pPr>
        <w:pStyle w:val="H6"/>
        <w:rPr>
          <w:ins w:id="7" w:author="SB210412" w:date="2021-04-27T11:37:00Z"/>
        </w:rPr>
      </w:pPr>
      <w:ins w:id="8" w:author="SB210412" w:date="2021-04-27T11:37:00Z">
        <w:r w:rsidRPr="00DE6BD1">
          <w:t>(1)</w:t>
        </w:r>
      </w:ins>
    </w:p>
    <w:p w:rsidR="00CB2482" w:rsidRPr="00DE6BD1" w:rsidRDefault="00CB2482" w:rsidP="00CB2482">
      <w:pPr>
        <w:pStyle w:val="PL"/>
        <w:rPr>
          <w:ins w:id="9" w:author="SB210412" w:date="2021-04-27T11:37:00Z"/>
          <w:noProof w:val="0"/>
        </w:rPr>
      </w:pPr>
      <w:ins w:id="10" w:author="SB210412" w:date="2021-04-27T11:37:00Z">
        <w:r w:rsidRPr="00DE6BD1">
          <w:rPr>
            <w:b/>
            <w:noProof w:val="0"/>
          </w:rPr>
          <w:t>with</w:t>
        </w:r>
        <w:r w:rsidRPr="00DE6BD1">
          <w:rPr>
            <w:noProof w:val="0"/>
          </w:rPr>
          <w:t xml:space="preserve"> { UE (MCPTT Client) registered and authorized for MCPTT Service, including authorized to receive private calls, </w:t>
        </w:r>
        <w:r w:rsidRPr="006870A3">
          <w:rPr>
            <w:b/>
            <w:noProof w:val="0"/>
          </w:rPr>
          <w:t>and</w:t>
        </w:r>
        <w:r w:rsidRPr="00DE6BD1">
          <w:rPr>
            <w:noProof w:val="0"/>
          </w:rPr>
          <w:t>, having established a pre-established session }</w:t>
        </w:r>
      </w:ins>
    </w:p>
    <w:p w:rsidR="00CB2482" w:rsidRPr="00DE6BD1" w:rsidRDefault="00CB2482" w:rsidP="00CB2482">
      <w:pPr>
        <w:pStyle w:val="PL"/>
        <w:rPr>
          <w:ins w:id="11" w:author="SB210412" w:date="2021-04-27T11:37:00Z"/>
          <w:noProof w:val="0"/>
        </w:rPr>
      </w:pPr>
      <w:ins w:id="12" w:author="SB210412" w:date="2021-04-27T11:37:00Z">
        <w:r w:rsidRPr="00DE6BD1">
          <w:rPr>
            <w:b/>
            <w:noProof w:val="0"/>
          </w:rPr>
          <w:t>ensure that</w:t>
        </w:r>
        <w:r w:rsidRPr="00DE6BD1">
          <w:rPr>
            <w:noProof w:val="0"/>
          </w:rPr>
          <w:t xml:space="preserve"> {</w:t>
        </w:r>
      </w:ins>
    </w:p>
    <w:p w:rsidR="00CB2482" w:rsidRPr="00DE6BD1" w:rsidRDefault="00CB2482" w:rsidP="00CB2482">
      <w:pPr>
        <w:pStyle w:val="PL"/>
        <w:rPr>
          <w:ins w:id="13" w:author="SB210412" w:date="2021-04-27T11:37:00Z"/>
          <w:noProof w:val="0"/>
        </w:rPr>
      </w:pPr>
      <w:ins w:id="14" w:author="SB210412" w:date="2021-04-27T11:37:00Z">
        <w:r w:rsidRPr="00DE6BD1">
          <w:rPr>
            <w:noProof w:val="0"/>
          </w:rPr>
          <w:t xml:space="preserve">  </w:t>
        </w:r>
        <w:r w:rsidRPr="00DE6BD1">
          <w:rPr>
            <w:b/>
            <w:noProof w:val="0"/>
          </w:rPr>
          <w:t>when</w:t>
        </w:r>
        <w:r w:rsidRPr="00DE6BD1">
          <w:rPr>
            <w:noProof w:val="0"/>
          </w:rPr>
          <w:t xml:space="preserve"> { the UE (</w:t>
        </w:r>
        <w:r>
          <w:rPr>
            <w:noProof w:val="0"/>
          </w:rPr>
          <w:t xml:space="preserve">MCPTT Client) receives a SIP </w:t>
        </w:r>
        <w:r w:rsidRPr="00DE6BD1">
          <w:rPr>
            <w:noProof w:val="0"/>
          </w:rPr>
          <w:t xml:space="preserve">INVITE message as a part of request for establishment of a </w:t>
        </w:r>
        <w:r w:rsidRPr="00B96623">
          <w:rPr>
            <w:noProof w:val="0"/>
          </w:rPr>
          <w:t>first</w:t>
        </w:r>
        <w:r w:rsidR="00E60C52">
          <w:rPr>
            <w:noProof w:val="0"/>
          </w:rPr>
          <w:t>-</w:t>
        </w:r>
        <w:r w:rsidRPr="00B96623">
          <w:rPr>
            <w:noProof w:val="0"/>
          </w:rPr>
          <w:t>to</w:t>
        </w:r>
      </w:ins>
      <w:ins w:id="15" w:author="SB210412" w:date="2021-04-27T11:44:00Z">
        <w:r w:rsidR="00E60C52">
          <w:rPr>
            <w:noProof w:val="0"/>
          </w:rPr>
          <w:t>-</w:t>
        </w:r>
      </w:ins>
      <w:ins w:id="16" w:author="SB210412" w:date="2021-04-27T11:37:00Z">
        <w:r w:rsidRPr="00B96623">
          <w:rPr>
            <w:noProof w:val="0"/>
          </w:rPr>
          <w:t>answer</w:t>
        </w:r>
      </w:ins>
      <w:ins w:id="17" w:author="SB210412" w:date="2021-04-27T11:45:00Z">
        <w:r w:rsidR="00E60C52">
          <w:rPr>
            <w:noProof w:val="0"/>
          </w:rPr>
          <w:t xml:space="preserve"> </w:t>
        </w:r>
      </w:ins>
      <w:ins w:id="18" w:author="SB210412" w:date="2021-04-27T11:37:00Z">
        <w:r w:rsidRPr="00B96623">
          <w:rPr>
            <w:noProof w:val="0"/>
          </w:rPr>
          <w:t>call</w:t>
        </w:r>
        <w:r w:rsidRPr="00DE6BD1">
          <w:rPr>
            <w:noProof w:val="0"/>
          </w:rPr>
          <w:t xml:space="preserve"> }</w:t>
        </w:r>
      </w:ins>
    </w:p>
    <w:p w:rsidR="00CB2482" w:rsidRPr="00DE6BD1" w:rsidRDefault="00CB2482" w:rsidP="00CB2482">
      <w:pPr>
        <w:pStyle w:val="PL"/>
        <w:rPr>
          <w:ins w:id="19" w:author="SB210412" w:date="2021-04-27T11:37:00Z"/>
          <w:noProof w:val="0"/>
        </w:rPr>
      </w:pPr>
      <w:ins w:id="20" w:author="SB210412" w:date="2021-04-27T11:37:00Z">
        <w:r w:rsidRPr="00DE6BD1">
          <w:rPr>
            <w:noProof w:val="0"/>
          </w:rPr>
          <w:t xml:space="preserve">    </w:t>
        </w:r>
        <w:r w:rsidRPr="00DE6BD1">
          <w:rPr>
            <w:b/>
            <w:noProof w:val="0"/>
          </w:rPr>
          <w:t>then</w:t>
        </w:r>
        <w:r w:rsidRPr="00DE6BD1">
          <w:rPr>
            <w:noProof w:val="0"/>
          </w:rPr>
          <w:t xml:space="preserve"> { UE (MCPTT Client) notifies the User for the incoming call, </w:t>
        </w:r>
        <w:r w:rsidRPr="00DE6BD1">
          <w:rPr>
            <w:b/>
            <w:noProof w:val="0"/>
          </w:rPr>
          <w:t>and</w:t>
        </w:r>
        <w:r w:rsidRPr="00DE6BD1">
          <w:rPr>
            <w:noProof w:val="0"/>
          </w:rPr>
          <w:t xml:space="preserve">, responds to the Server with a SIP 180 (Ringing) message, </w:t>
        </w:r>
        <w:r w:rsidRPr="00DE6BD1">
          <w:rPr>
            <w:b/>
            <w:noProof w:val="0"/>
          </w:rPr>
          <w:t>and</w:t>
        </w:r>
        <w:r w:rsidRPr="00DE6BD1">
          <w:rPr>
            <w:noProof w:val="0"/>
          </w:rPr>
          <w:t>, after the User accepts the call sends to the Server a SIP 200 (OK) message }</w:t>
        </w:r>
      </w:ins>
    </w:p>
    <w:p w:rsidR="00CB2482" w:rsidRPr="00DE6BD1" w:rsidRDefault="00CB2482" w:rsidP="00CB2482">
      <w:pPr>
        <w:pStyle w:val="PL"/>
        <w:rPr>
          <w:ins w:id="21" w:author="SB210412" w:date="2021-04-27T11:37:00Z"/>
          <w:noProof w:val="0"/>
        </w:rPr>
      </w:pPr>
      <w:ins w:id="22" w:author="SB210412" w:date="2021-04-27T11:37:00Z">
        <w:r w:rsidRPr="00DE6BD1">
          <w:rPr>
            <w:noProof w:val="0"/>
          </w:rPr>
          <w:t xml:space="preserve">            }</w:t>
        </w:r>
      </w:ins>
    </w:p>
    <w:p w:rsidR="00CB2482" w:rsidRDefault="00CB2482" w:rsidP="00CB2482">
      <w:pPr>
        <w:pStyle w:val="PL"/>
        <w:rPr>
          <w:ins w:id="23" w:author="SB210412" w:date="2021-04-27T11:37:00Z"/>
          <w:noProof w:val="0"/>
        </w:rPr>
      </w:pPr>
    </w:p>
    <w:p w:rsidR="00CB2482" w:rsidRPr="00DE6BD1" w:rsidRDefault="00CB2482" w:rsidP="00CB2482">
      <w:pPr>
        <w:pStyle w:val="H6"/>
        <w:rPr>
          <w:ins w:id="24" w:author="SB210412" w:date="2021-04-27T11:37:00Z"/>
        </w:rPr>
      </w:pPr>
      <w:ins w:id="25" w:author="SB210412" w:date="2021-04-27T11:37:00Z">
        <w:r>
          <w:t>(2</w:t>
        </w:r>
        <w:r w:rsidRPr="00DE6BD1">
          <w:t>)</w:t>
        </w:r>
      </w:ins>
    </w:p>
    <w:p w:rsidR="00CB2482" w:rsidRPr="00DE6BD1" w:rsidRDefault="00CB2482" w:rsidP="00CB2482">
      <w:pPr>
        <w:pStyle w:val="PL"/>
        <w:rPr>
          <w:ins w:id="26" w:author="SB210412" w:date="2021-04-27T11:37:00Z"/>
          <w:noProof w:val="0"/>
        </w:rPr>
      </w:pPr>
      <w:ins w:id="27" w:author="SB210412" w:date="2021-04-27T11:37:00Z">
        <w:r w:rsidRPr="00DE6BD1">
          <w:rPr>
            <w:b/>
            <w:noProof w:val="0"/>
          </w:rPr>
          <w:t>with</w:t>
        </w:r>
        <w:r w:rsidRPr="00DE6BD1">
          <w:rPr>
            <w:noProof w:val="0"/>
          </w:rPr>
          <w:t xml:space="preserve"> { UE (MCPTT Client) registered and authorized for MCPTT Service, including authorized to initiate </w:t>
        </w:r>
        <w:r w:rsidRPr="00B96623">
          <w:rPr>
            <w:noProof w:val="0"/>
          </w:rPr>
          <w:t>first</w:t>
        </w:r>
        <w:r>
          <w:rPr>
            <w:noProof w:val="0"/>
          </w:rPr>
          <w:t xml:space="preserve"> </w:t>
        </w:r>
        <w:r w:rsidRPr="00B96623">
          <w:rPr>
            <w:noProof w:val="0"/>
          </w:rPr>
          <w:t>to</w:t>
        </w:r>
        <w:r>
          <w:rPr>
            <w:noProof w:val="0"/>
          </w:rPr>
          <w:t xml:space="preserve"> answer </w:t>
        </w:r>
        <w:r w:rsidRPr="00B96623">
          <w:rPr>
            <w:noProof w:val="0"/>
          </w:rPr>
          <w:t>call</w:t>
        </w:r>
        <w:r>
          <w:rPr>
            <w:noProof w:val="0"/>
          </w:rPr>
          <w:t>s</w:t>
        </w:r>
        <w:r w:rsidRPr="00DE6BD1">
          <w:rPr>
            <w:noProof w:val="0"/>
          </w:rPr>
          <w:t xml:space="preserve">, </w:t>
        </w:r>
        <w:r w:rsidRPr="00DE6BD1">
          <w:rPr>
            <w:b/>
            <w:noProof w:val="0"/>
          </w:rPr>
          <w:t>and</w:t>
        </w:r>
        <w:r w:rsidRPr="00DE6BD1">
          <w:rPr>
            <w:noProof w:val="0"/>
          </w:rPr>
          <w:t>, having established a pre-established session</w:t>
        </w:r>
        <w:r>
          <w:rPr>
            <w:noProof w:val="0"/>
          </w:rPr>
          <w:t xml:space="preserve">, </w:t>
        </w:r>
        <w:r w:rsidRPr="00D15E1F">
          <w:rPr>
            <w:b/>
            <w:noProof w:val="0"/>
          </w:rPr>
          <w:t>and</w:t>
        </w:r>
        <w:r>
          <w:rPr>
            <w:noProof w:val="0"/>
          </w:rPr>
          <w:t xml:space="preserve">, having </w:t>
        </w:r>
        <w:r w:rsidRPr="00DE6BD1">
          <w:rPr>
            <w:noProof w:val="0"/>
          </w:rPr>
          <w:t>send a SIP 200 (OK) message</w:t>
        </w:r>
        <w:r>
          <w:rPr>
            <w:noProof w:val="0"/>
          </w:rPr>
          <w:t xml:space="preserve"> </w:t>
        </w:r>
        <w:r w:rsidRPr="00DE6BD1">
          <w:rPr>
            <w:noProof w:val="0"/>
          </w:rPr>
          <w:t>to the Server</w:t>
        </w:r>
        <w:r>
          <w:rPr>
            <w:noProof w:val="0"/>
          </w:rPr>
          <w:t xml:space="preserve"> accepting the </w:t>
        </w:r>
      </w:ins>
      <w:ins w:id="28" w:author="SB210412" w:date="2021-04-27T11:45:00Z">
        <w:r w:rsidR="00E60C52" w:rsidRPr="00B96623">
          <w:rPr>
            <w:noProof w:val="0"/>
          </w:rPr>
          <w:t>first</w:t>
        </w:r>
        <w:r w:rsidR="00E60C52">
          <w:rPr>
            <w:noProof w:val="0"/>
          </w:rPr>
          <w:t>-</w:t>
        </w:r>
        <w:r w:rsidR="00E60C52" w:rsidRPr="00B96623">
          <w:rPr>
            <w:noProof w:val="0"/>
          </w:rPr>
          <w:t>to</w:t>
        </w:r>
        <w:r w:rsidR="00E60C52">
          <w:rPr>
            <w:noProof w:val="0"/>
          </w:rPr>
          <w:t>-</w:t>
        </w:r>
        <w:r w:rsidR="00E60C52" w:rsidRPr="00B96623">
          <w:rPr>
            <w:noProof w:val="0"/>
          </w:rPr>
          <w:t>answer</w:t>
        </w:r>
        <w:r w:rsidR="00E60C52">
          <w:rPr>
            <w:noProof w:val="0"/>
          </w:rPr>
          <w:t xml:space="preserve"> </w:t>
        </w:r>
      </w:ins>
      <w:ins w:id="29" w:author="SB210412" w:date="2021-04-27T11:37:00Z">
        <w:r>
          <w:rPr>
            <w:noProof w:val="0"/>
          </w:rPr>
          <w:t>call</w:t>
        </w:r>
        <w:r w:rsidRPr="00DE6BD1">
          <w:rPr>
            <w:noProof w:val="0"/>
          </w:rPr>
          <w:t xml:space="preserve"> }</w:t>
        </w:r>
      </w:ins>
    </w:p>
    <w:p w:rsidR="00CB2482" w:rsidRPr="00DE6BD1" w:rsidRDefault="00CB2482" w:rsidP="00CB2482">
      <w:pPr>
        <w:pStyle w:val="PL"/>
        <w:rPr>
          <w:ins w:id="30" w:author="SB210412" w:date="2021-04-27T11:37:00Z"/>
          <w:noProof w:val="0"/>
        </w:rPr>
      </w:pPr>
      <w:ins w:id="31" w:author="SB210412" w:date="2021-04-27T11:37:00Z">
        <w:r w:rsidRPr="00DE6BD1">
          <w:rPr>
            <w:b/>
            <w:noProof w:val="0"/>
          </w:rPr>
          <w:t>ensure that</w:t>
        </w:r>
        <w:r w:rsidRPr="00DE6BD1">
          <w:rPr>
            <w:noProof w:val="0"/>
          </w:rPr>
          <w:t xml:space="preserve"> {</w:t>
        </w:r>
      </w:ins>
    </w:p>
    <w:p w:rsidR="00CB2482" w:rsidRPr="00DE6BD1" w:rsidRDefault="00CB2482" w:rsidP="00CB2482">
      <w:pPr>
        <w:pStyle w:val="PL"/>
        <w:rPr>
          <w:ins w:id="32" w:author="SB210412" w:date="2021-04-27T11:37:00Z"/>
          <w:noProof w:val="0"/>
        </w:rPr>
      </w:pPr>
      <w:ins w:id="33" w:author="SB210412" w:date="2021-04-27T11:37:00Z">
        <w:r w:rsidRPr="00DE6BD1">
          <w:rPr>
            <w:noProof w:val="0"/>
          </w:rPr>
          <w:t xml:space="preserve">  </w:t>
        </w:r>
        <w:r w:rsidRPr="00DE6BD1">
          <w:rPr>
            <w:b/>
            <w:noProof w:val="0"/>
          </w:rPr>
          <w:t>when</w:t>
        </w:r>
        <w:r>
          <w:rPr>
            <w:noProof w:val="0"/>
          </w:rPr>
          <w:t xml:space="preserve"> { UE (</w:t>
        </w:r>
        <w:r w:rsidRPr="00DE6BD1">
          <w:rPr>
            <w:noProof w:val="0"/>
          </w:rPr>
          <w:t xml:space="preserve">MCPTT </w:t>
        </w:r>
        <w:r>
          <w:rPr>
            <w:noProof w:val="0"/>
          </w:rPr>
          <w:t xml:space="preserve">Client) receives </w:t>
        </w:r>
        <w:r w:rsidRPr="00DE6BD1">
          <w:rPr>
            <w:noProof w:val="0"/>
          </w:rPr>
          <w:t>a Connect message from the participating MCPTT function }</w:t>
        </w:r>
      </w:ins>
    </w:p>
    <w:p w:rsidR="00CB2482" w:rsidRPr="00DE6BD1" w:rsidRDefault="00CB2482" w:rsidP="00CB2482">
      <w:pPr>
        <w:pStyle w:val="PL"/>
        <w:rPr>
          <w:ins w:id="34" w:author="SB210412" w:date="2021-04-27T11:37:00Z"/>
          <w:noProof w:val="0"/>
        </w:rPr>
      </w:pPr>
      <w:ins w:id="35" w:author="SB210412" w:date="2021-04-27T11:37:00Z">
        <w:r w:rsidRPr="00DE6BD1">
          <w:rPr>
            <w:noProof w:val="0"/>
          </w:rPr>
          <w:t xml:space="preserve">    </w:t>
        </w:r>
        <w:r w:rsidRPr="00DE6BD1">
          <w:rPr>
            <w:b/>
            <w:noProof w:val="0"/>
          </w:rPr>
          <w:t>then</w:t>
        </w:r>
        <w:r w:rsidRPr="00DE6BD1">
          <w:rPr>
            <w:noProof w:val="0"/>
          </w:rPr>
          <w:t xml:space="preserve"> { UE (MCPTT Client) sends an Acknowledgment message indicating that the connection </w:t>
        </w:r>
        <w:r>
          <w:rPr>
            <w:noProof w:val="0"/>
          </w:rPr>
          <w:t xml:space="preserve">to the pre-established session </w:t>
        </w:r>
        <w:r w:rsidRPr="00DE6BD1">
          <w:rPr>
            <w:noProof w:val="0"/>
          </w:rPr>
          <w:t>is accepted }</w:t>
        </w:r>
      </w:ins>
    </w:p>
    <w:p w:rsidR="00CB2482" w:rsidRPr="00DE6BD1" w:rsidRDefault="00CB2482" w:rsidP="00CB2482">
      <w:pPr>
        <w:pStyle w:val="PL"/>
        <w:rPr>
          <w:ins w:id="36" w:author="SB210412" w:date="2021-04-27T11:37:00Z"/>
          <w:noProof w:val="0"/>
        </w:rPr>
      </w:pPr>
      <w:ins w:id="37" w:author="SB210412" w:date="2021-04-27T11:37:00Z">
        <w:r w:rsidRPr="00DE6BD1">
          <w:rPr>
            <w:noProof w:val="0"/>
          </w:rPr>
          <w:t xml:space="preserve">            }</w:t>
        </w:r>
      </w:ins>
    </w:p>
    <w:p w:rsidR="00CB2482" w:rsidRPr="00DE6BD1" w:rsidRDefault="00CB2482" w:rsidP="00CB2482">
      <w:pPr>
        <w:pStyle w:val="PL"/>
        <w:rPr>
          <w:ins w:id="38" w:author="SB210412" w:date="2021-04-27T11:37:00Z"/>
          <w:noProof w:val="0"/>
        </w:rPr>
      </w:pPr>
    </w:p>
    <w:p w:rsidR="00CB2482" w:rsidRPr="00DE6BD1" w:rsidRDefault="00CB2482" w:rsidP="00CB2482">
      <w:pPr>
        <w:pStyle w:val="H6"/>
        <w:rPr>
          <w:ins w:id="39" w:author="SB210412" w:date="2021-04-27T11:37:00Z"/>
        </w:rPr>
      </w:pPr>
      <w:ins w:id="40" w:author="SB210412" w:date="2021-04-27T11:37:00Z">
        <w:r>
          <w:t>6.2.23</w:t>
        </w:r>
        <w:r w:rsidRPr="00DE6BD1">
          <w:t>.2</w:t>
        </w:r>
        <w:r w:rsidRPr="00DE6BD1">
          <w:tab/>
          <w:t>Conformance requirements</w:t>
        </w:r>
      </w:ins>
    </w:p>
    <w:p w:rsidR="00CB2482" w:rsidRPr="00DE6BD1" w:rsidRDefault="00CB2482" w:rsidP="00CB2482">
      <w:pPr>
        <w:rPr>
          <w:ins w:id="41" w:author="SB210412" w:date="2021-04-27T11:37:00Z"/>
        </w:rPr>
      </w:pPr>
      <w:ins w:id="42" w:author="SB210412" w:date="2021-04-27T11:37:00Z">
        <w:r w:rsidRPr="00DE6BD1">
          <w:t>References: The conformance requirements covered in the present TC are specified in: TS 24.379 cla</w:t>
        </w:r>
        <w:r>
          <w:t>uses</w:t>
        </w:r>
        <w:r w:rsidRPr="00DE6BD1">
          <w:t xml:space="preserve"> </w:t>
        </w:r>
        <w:r w:rsidRPr="0073469F">
          <w:rPr>
            <w:lang w:eastAsia="ko-KR"/>
          </w:rPr>
          <w:t>11.1.1.2.1.2</w:t>
        </w:r>
        <w:r>
          <w:rPr>
            <w:lang w:eastAsia="ko-KR"/>
          </w:rPr>
          <w:t xml:space="preserve">, </w:t>
        </w:r>
        <w:r>
          <w:t xml:space="preserve">6.2.2, </w:t>
        </w:r>
        <w:r w:rsidRPr="0073469F">
          <w:t>6.2.3.1</w:t>
        </w:r>
        <w:r w:rsidRPr="0073469F">
          <w:rPr>
            <w:lang w:eastAsia="ko-KR"/>
          </w:rPr>
          <w:t>.1</w:t>
        </w:r>
        <w:r>
          <w:rPr>
            <w:lang w:eastAsia="ko-KR"/>
          </w:rPr>
          <w:t xml:space="preserve">, </w:t>
        </w:r>
        <w:r w:rsidRPr="0073469F">
          <w:rPr>
            <w:lang w:eastAsia="ko-KR"/>
          </w:rPr>
          <w:t>6.2.3.2.1</w:t>
        </w:r>
        <w:r>
          <w:rPr>
            <w:lang w:eastAsia="ko-KR"/>
          </w:rPr>
          <w:t xml:space="preserve">, </w:t>
        </w:r>
        <w:r w:rsidRPr="00DE6BD1">
          <w:t>TS 24.380, clause</w:t>
        </w:r>
        <w:r>
          <w:t>s</w:t>
        </w:r>
        <w:r w:rsidRPr="00DE6BD1">
          <w:t xml:space="preserve"> 4.1.2.1</w:t>
        </w:r>
        <w:r>
          <w:t xml:space="preserve">, </w:t>
        </w:r>
        <w:r w:rsidRPr="00DE6BD1">
          <w:t>4</w:t>
        </w:r>
        <w:r>
          <w:t xml:space="preserve">.1.2.2, </w:t>
        </w:r>
        <w:r w:rsidRPr="00DE6BD1">
          <w:t>9.2.2.3.2. Unless otherwise stated these are Rel-1</w:t>
        </w:r>
        <w:r>
          <w:t>5</w:t>
        </w:r>
        <w:r w:rsidRPr="00DE6BD1">
          <w:t xml:space="preserve"> requirements.</w:t>
        </w:r>
      </w:ins>
    </w:p>
    <w:p w:rsidR="00CB2482" w:rsidRDefault="00CB2482" w:rsidP="00CB2482">
      <w:pPr>
        <w:rPr>
          <w:ins w:id="43" w:author="SB210412" w:date="2021-04-27T11:37:00Z"/>
        </w:rPr>
      </w:pPr>
      <w:ins w:id="44" w:author="SB210412" w:date="2021-04-27T11:37:00Z">
        <w:r w:rsidRPr="00DE6BD1">
          <w:t xml:space="preserve">[TS 24.379, clause </w:t>
        </w:r>
        <w:r w:rsidRPr="0073469F">
          <w:rPr>
            <w:lang w:eastAsia="ko-KR"/>
          </w:rPr>
          <w:t>11.1.1.2.1.2</w:t>
        </w:r>
        <w:r w:rsidRPr="00DE6BD1">
          <w:t>]</w:t>
        </w:r>
      </w:ins>
    </w:p>
    <w:p w:rsidR="00CB2482" w:rsidRPr="0073469F" w:rsidRDefault="00CB2482" w:rsidP="00CB2482">
      <w:pPr>
        <w:rPr>
          <w:ins w:id="45" w:author="SB210412" w:date="2021-04-27T11:37:00Z"/>
          <w:lang w:eastAsia="ko-KR"/>
        </w:rPr>
      </w:pPr>
      <w:ins w:id="46" w:author="SB210412" w:date="2021-04-27T11:37:00Z">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ins>
    </w:p>
    <w:p w:rsidR="00CB2482" w:rsidRPr="0073469F" w:rsidRDefault="00CB2482" w:rsidP="00CB2482">
      <w:pPr>
        <w:rPr>
          <w:ins w:id="47" w:author="SB210412" w:date="2021-04-27T11:37:00Z"/>
          <w:lang w:eastAsia="ko-KR"/>
        </w:rPr>
      </w:pPr>
      <w:ins w:id="48" w:author="SB210412" w:date="2021-04-27T11:37:00Z">
        <w:r w:rsidRPr="0073469F">
          <w:rPr>
            <w:lang w:eastAsia="ko-KR"/>
          </w:rPr>
          <w:t>The MCPTT client:</w:t>
        </w:r>
      </w:ins>
    </w:p>
    <w:p w:rsidR="00CB2482" w:rsidRPr="0073469F" w:rsidRDefault="00CB2482" w:rsidP="00CB2482">
      <w:pPr>
        <w:pStyle w:val="B10"/>
        <w:rPr>
          <w:ins w:id="49" w:author="SB210412" w:date="2021-04-27T11:37:00Z"/>
        </w:rPr>
      </w:pPr>
      <w:ins w:id="50" w:author="SB210412" w:date="2021-04-27T11:37:00Z">
        <w:r>
          <w:t>...</w:t>
        </w:r>
      </w:ins>
    </w:p>
    <w:p w:rsidR="00CB2482" w:rsidRDefault="00CB2482" w:rsidP="00CB2482">
      <w:pPr>
        <w:pStyle w:val="B10"/>
        <w:rPr>
          <w:ins w:id="51" w:author="SB210412" w:date="2021-04-27T11:37:00Z"/>
          <w:lang w:eastAsia="ko-KR"/>
        </w:rPr>
      </w:pPr>
      <w:ins w:id="52" w:author="SB210412" w:date="2021-04-27T11:37:00Z">
        <w:r>
          <w:rPr>
            <w:lang w:eastAsia="ko-KR"/>
          </w:rPr>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ins>
    </w:p>
    <w:p w:rsidR="00CB2482" w:rsidRDefault="00CB2482" w:rsidP="00CB2482">
      <w:pPr>
        <w:pStyle w:val="B2"/>
        <w:rPr>
          <w:ins w:id="53" w:author="SB210412" w:date="2021-04-27T11:37:00Z"/>
          <w:lang w:eastAsia="ko-KR"/>
        </w:rPr>
      </w:pPr>
      <w:ins w:id="54" w:author="SB210412" w:date="2021-04-27T11:37:00Z">
        <w:r>
          <w:rPr>
            <w:lang w:eastAsia="ko-KR"/>
          </w:rPr>
          <w:t>a)</w:t>
        </w:r>
        <w:r>
          <w:rPr>
            <w:lang w:eastAsia="ko-KR"/>
          </w:rPr>
          <w:tab/>
          <w:t>if necessary, shall instruct the key management client to request keying material from the key management server as described in 3GPP TS 33.180 [78];</w:t>
        </w:r>
      </w:ins>
    </w:p>
    <w:p w:rsidR="00CB2482" w:rsidRDefault="00CB2482" w:rsidP="00CB2482">
      <w:pPr>
        <w:pStyle w:val="B2"/>
        <w:rPr>
          <w:ins w:id="55" w:author="SB210412" w:date="2021-04-27T11:37:00Z"/>
          <w:lang w:eastAsia="ko-KR"/>
        </w:rPr>
      </w:pPr>
      <w:ins w:id="56" w:author="SB210412" w:date="2021-04-27T11:37:00Z">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ins>
    </w:p>
    <w:p w:rsidR="00CB2482" w:rsidRDefault="00CB2482" w:rsidP="00CB2482">
      <w:pPr>
        <w:pStyle w:val="B2"/>
        <w:rPr>
          <w:ins w:id="57" w:author="SB210412" w:date="2021-04-27T11:37:00Z"/>
          <w:lang w:eastAsia="ko-KR"/>
        </w:rPr>
      </w:pPr>
      <w:ins w:id="58" w:author="SB210412" w:date="2021-04-27T11:37:00Z">
        <w:r>
          <w:rPr>
            <w:lang w:eastAsia="ko-KR"/>
          </w:rPr>
          <w:lastRenderedPageBreak/>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ins>
    </w:p>
    <w:p w:rsidR="000004EA" w:rsidRDefault="000004EA" w:rsidP="000004EA">
      <w:pPr>
        <w:pStyle w:val="B2"/>
        <w:rPr>
          <w:ins w:id="59" w:author="SB210511" w:date="2021-05-17T11:41:00Z"/>
          <w:lang w:eastAsia="ko-KR"/>
        </w:rPr>
      </w:pPr>
      <w:ins w:id="60" w:author="SB210511" w:date="2021-05-17T11:41:00Z">
        <w:r w:rsidRPr="003F113F">
          <w:rPr>
            <w:highlight w:val="yellow"/>
            <w:lang w:eastAsia="ko-KR"/>
          </w:rPr>
          <w:t>d)</w:t>
        </w:r>
        <w:r w:rsidRPr="003F113F">
          <w:rPr>
            <w:highlight w:val="yellow"/>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ins>
    </w:p>
    <w:p w:rsidR="00CB2482" w:rsidRDefault="00CB2482" w:rsidP="00CB2482">
      <w:pPr>
        <w:pStyle w:val="B2"/>
        <w:rPr>
          <w:ins w:id="61" w:author="SB210412" w:date="2021-04-27T11:37:00Z"/>
        </w:rPr>
      </w:pPr>
      <w:ins w:id="62" w:author="SB210412" w:date="2021-04-27T11:37:00Z">
        <w:r>
          <w:t>e)</w:t>
        </w:r>
        <w:r>
          <w:tab/>
          <w:t xml:space="preserve">shall generate a </w:t>
        </w:r>
        <w:r w:rsidRPr="00F46D9C">
          <w:t>MIKEY-SAKKE I_MESSAGE</w:t>
        </w:r>
        <w:r>
          <w:t xml:space="preserve"> using the encapsulated PCK and PCK-ID as specified in 3GPP TS 33.180 [78];</w:t>
        </w:r>
      </w:ins>
    </w:p>
    <w:p w:rsidR="00CB2482" w:rsidRDefault="00CB2482" w:rsidP="00CB2482">
      <w:pPr>
        <w:pStyle w:val="B2"/>
        <w:rPr>
          <w:ins w:id="63" w:author="SB210412" w:date="2021-04-27T11:37:00Z"/>
        </w:rPr>
      </w:pPr>
      <w:ins w:id="64" w:author="SB210412" w:date="2021-04-27T11:37:00Z">
        <w:r>
          <w:rPr>
            <w:lang w:eastAsia="ko-KR"/>
          </w:rPr>
          <w:t>f)</w:t>
        </w:r>
        <w:r>
          <w:rPr>
            <w:lang w:eastAsia="ko-KR"/>
          </w:rPr>
          <w:tab/>
          <w:t xml:space="preserve">shall add the </w:t>
        </w:r>
        <w:r>
          <w:t xml:space="preserve">MCPTT ID of the MCPTT user </w:t>
        </w:r>
        <w:r w:rsidRPr="00F46D9C">
          <w:t xml:space="preserve">to the initiator field (IDRi) of the </w:t>
        </w:r>
        <w:r>
          <w:t>I_MESSAGE as described in 3GPP TS 33.180 [78]; and</w:t>
        </w:r>
      </w:ins>
    </w:p>
    <w:p w:rsidR="00CB2482" w:rsidRDefault="00CB2482" w:rsidP="00CB2482">
      <w:pPr>
        <w:pStyle w:val="NO"/>
        <w:rPr>
          <w:ins w:id="65" w:author="SB210412" w:date="2021-04-27T11:37:00Z"/>
        </w:rPr>
      </w:pPr>
      <w:ins w:id="66" w:author="SB210412" w:date="2021-04-27T11:37:00Z">
        <w:r>
          <w:t>NOTE 4:</w:t>
        </w:r>
        <w:r>
          <w:tab/>
          <w:t xml:space="preserve">The initiator of the </w:t>
        </w:r>
        <w:r w:rsidRPr="00F46D9C">
          <w:t>MIKEY-SAKKE I_MESSAGE</w:t>
        </w:r>
        <w:r>
          <w:t xml:space="preserve"> is in this case the terminating client from the perspective of the call.</w:t>
        </w:r>
      </w:ins>
    </w:p>
    <w:p w:rsidR="00CB2482" w:rsidRPr="0073469F" w:rsidRDefault="00CB2482" w:rsidP="00CB2482">
      <w:pPr>
        <w:pStyle w:val="B2"/>
        <w:rPr>
          <w:ins w:id="67" w:author="SB210412" w:date="2021-04-27T11:37:00Z"/>
          <w:lang w:eastAsia="ko-KR"/>
        </w:rPr>
      </w:pPr>
      <w:ins w:id="68" w:author="SB210412" w:date="2021-04-27T11:37:00Z">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ins>
    </w:p>
    <w:p w:rsidR="00CB2482" w:rsidRPr="0073469F" w:rsidRDefault="00CB2482" w:rsidP="00CB2482">
      <w:pPr>
        <w:pStyle w:val="B10"/>
        <w:rPr>
          <w:ins w:id="69" w:author="SB210412" w:date="2021-04-27T11:37:00Z"/>
          <w:lang w:eastAsia="ko-KR"/>
        </w:rPr>
      </w:pPr>
      <w:ins w:id="70" w:author="SB210412" w:date="2021-04-27T11:37:00Z">
        <w:r>
          <w:t>...</w:t>
        </w:r>
      </w:ins>
    </w:p>
    <w:p w:rsidR="00CB2482" w:rsidRDefault="00CB2482" w:rsidP="00CB2482">
      <w:pPr>
        <w:pStyle w:val="B10"/>
        <w:rPr>
          <w:ins w:id="71" w:author="SB210412" w:date="2021-04-27T11:37:00Z"/>
        </w:rPr>
      </w:pPr>
      <w:ins w:id="72" w:author="SB210412" w:date="2021-04-27T11:37:00Z">
        <w:r>
          <w:rPr>
            <w:lang w:eastAsia="ko-KR"/>
          </w:rPr>
          <w:t>8)</w:t>
        </w:r>
        <w:r>
          <w:rPr>
            <w:lang w:eastAsia="ko-KR"/>
          </w:rPr>
          <w:tab/>
          <w:t xml:space="preserve">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ins>
    </w:p>
    <w:p w:rsidR="00CB2482" w:rsidRDefault="00CB2482" w:rsidP="00CB2482">
      <w:pPr>
        <w:pStyle w:val="B2"/>
        <w:rPr>
          <w:ins w:id="73" w:author="SB210412" w:date="2021-04-27T11:37:00Z"/>
          <w:lang w:eastAsia="ko-KR"/>
        </w:rPr>
      </w:pPr>
      <w:ins w:id="74" w:author="SB210412" w:date="2021-04-27T11:37:00Z">
        <w:r>
          <w:rPr>
            <w:lang w:eastAsia="ko-KR"/>
          </w:rPr>
          <w:t>a)</w:t>
        </w:r>
        <w:r>
          <w:rPr>
            <w:lang w:eastAsia="ko-KR"/>
          </w:rPr>
          <w:tab/>
          <w:t>shall notify the user of the incoming call;</w:t>
        </w:r>
      </w:ins>
    </w:p>
    <w:p w:rsidR="00CB2482" w:rsidRDefault="00CB2482" w:rsidP="00CB2482">
      <w:pPr>
        <w:pStyle w:val="B2"/>
        <w:rPr>
          <w:ins w:id="75" w:author="SB210412" w:date="2021-04-27T11:37:00Z"/>
          <w:lang w:eastAsia="ko-KR"/>
        </w:rPr>
      </w:pPr>
      <w:ins w:id="76" w:author="SB210412" w:date="2021-04-27T11:37:00Z">
        <w:r>
          <w:rPr>
            <w:lang w:eastAsia="ko-KR"/>
          </w:rPr>
          <w:t>b)</w:t>
        </w:r>
        <w:r>
          <w:rPr>
            <w:lang w:eastAsia="ko-KR"/>
          </w:rPr>
          <w:tab/>
          <w:t>shall not forward the first-to-answer call;</w:t>
        </w:r>
      </w:ins>
    </w:p>
    <w:p w:rsidR="00CB2482" w:rsidRDefault="00CB2482" w:rsidP="00CB2482">
      <w:pPr>
        <w:pStyle w:val="B2"/>
        <w:rPr>
          <w:ins w:id="77" w:author="SB210412" w:date="2021-04-27T11:37:00Z"/>
          <w:lang w:eastAsia="ko-KR"/>
        </w:rPr>
      </w:pPr>
      <w:ins w:id="78" w:author="SB210412" w:date="2021-04-27T11:37:00Z">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subclause; and</w:t>
        </w:r>
      </w:ins>
    </w:p>
    <w:p w:rsidR="00CB2482" w:rsidRDefault="00CB2482" w:rsidP="00CB2482">
      <w:pPr>
        <w:pStyle w:val="B2"/>
        <w:rPr>
          <w:ins w:id="79" w:author="SB210412" w:date="2021-04-27T11:37:00Z"/>
          <w:lang w:eastAsia="ko-KR"/>
        </w:rPr>
      </w:pPr>
      <w:ins w:id="80" w:author="SB210412" w:date="2021-04-27T11:37:00Z">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subclause;</w:t>
        </w:r>
      </w:ins>
    </w:p>
    <w:p w:rsidR="00CB2482" w:rsidRPr="0073469F" w:rsidRDefault="00CB2482" w:rsidP="00CB2482">
      <w:pPr>
        <w:pStyle w:val="NO"/>
        <w:rPr>
          <w:ins w:id="81" w:author="SB210412" w:date="2021-04-27T11:37:00Z"/>
          <w:lang w:eastAsia="ko-KR"/>
        </w:rPr>
      </w:pPr>
      <w:ins w:id="82" w:author="SB210412" w:date="2021-04-27T11:37:00Z">
        <w:r>
          <w:rPr>
            <w:lang w:eastAsia="ko-KR"/>
          </w:rPr>
          <w:t>NOTE 5:</w:t>
        </w:r>
        <w:r>
          <w:rPr>
            <w:lang w:eastAsia="ko-KR"/>
          </w:rPr>
          <w:tab/>
          <w:t xml:space="preserve">In the conditions below, as the SIP layer implements the actions for commencement mode, it is assumed that the Answer-Mode or Priv-Answer-Mode header fields are set correctly in line with the setting of the &lt;session-type&gt; in the </w:t>
        </w:r>
        <w:r w:rsidRPr="00EE5A6A">
          <w:rPr>
            <w:lang w:eastAsia="ko-KR"/>
          </w:rPr>
          <w:t>application/vnd.3gpp.mcptt-info+xml MIME body of the incoming SIP INVITE request</w:t>
        </w:r>
        <w:r>
          <w:rPr>
            <w:lang w:eastAsia="ko-KR"/>
          </w:rPr>
          <w:t>.</w:t>
        </w:r>
      </w:ins>
    </w:p>
    <w:p w:rsidR="00CB2482" w:rsidRDefault="00CB2482" w:rsidP="00CB2482">
      <w:pPr>
        <w:pStyle w:val="B10"/>
        <w:rPr>
          <w:ins w:id="83" w:author="SB210412" w:date="2021-04-27T11:37:00Z"/>
          <w:noProof/>
        </w:rPr>
      </w:pPr>
      <w:ins w:id="84" w:author="SB210412" w:date="2021-04-27T11:37:00Z">
        <w:r>
          <w:t>...</w:t>
        </w:r>
      </w:ins>
    </w:p>
    <w:p w:rsidR="00CB2482" w:rsidRPr="0073469F" w:rsidRDefault="00CB2482" w:rsidP="00CB2482">
      <w:pPr>
        <w:pStyle w:val="B10"/>
        <w:rPr>
          <w:ins w:id="85" w:author="SB210412" w:date="2021-04-27T11:37:00Z"/>
        </w:rPr>
      </w:pPr>
      <w:ins w:id="86" w:author="SB210412" w:date="2021-04-27T11:37:00Z">
        <w:r>
          <w:t>10</w:t>
        </w:r>
        <w:r w:rsidRPr="0073469F">
          <w:t>)</w:t>
        </w:r>
        <w:r w:rsidRPr="0073469F">
          <w:tab/>
          <w:t xml:space="preserve">shall perform the manual commencement procedures specified in </w:t>
        </w:r>
        <w:r w:rsidRPr="0073469F">
          <w:rPr>
            <w:lang w:eastAsia="ko-KR"/>
          </w:rPr>
          <w:t>subclause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ins>
    </w:p>
    <w:p w:rsidR="00CB2482" w:rsidRDefault="00CB2482" w:rsidP="00CB2482">
      <w:pPr>
        <w:rPr>
          <w:ins w:id="87" w:author="SB210412" w:date="2021-04-27T11:37:00Z"/>
          <w:lang w:eastAsia="ko-KR"/>
        </w:rPr>
      </w:pPr>
      <w:ins w:id="88" w:author="SB210412" w:date="2021-04-27T11:37:00Z">
        <w:r w:rsidRPr="00DE6BD1">
          <w:t xml:space="preserve">[TS 24.379, clause </w:t>
        </w:r>
        <w:r w:rsidRPr="0073469F">
          <w:rPr>
            <w:lang w:eastAsia="ko-KR"/>
          </w:rPr>
          <w:t>6.2.3.2.1</w:t>
        </w:r>
        <w:r w:rsidRPr="00DE6BD1">
          <w:t>]</w:t>
        </w:r>
      </w:ins>
    </w:p>
    <w:p w:rsidR="00CB2482" w:rsidRPr="0073469F" w:rsidRDefault="00CB2482" w:rsidP="00CB2482">
      <w:pPr>
        <w:rPr>
          <w:ins w:id="89" w:author="SB210412" w:date="2021-04-27T11:37:00Z"/>
          <w:lang w:eastAsia="ko-KR"/>
        </w:rPr>
      </w:pPr>
      <w:ins w:id="90" w:author="SB210412" w:date="2021-04-27T11:37:00Z">
        <w:r w:rsidRPr="0073469F">
          <w:rPr>
            <w:lang w:eastAsia="ko-KR"/>
          </w:rPr>
          <w:t>When performing the manual commencement mode procedures:</w:t>
        </w:r>
      </w:ins>
    </w:p>
    <w:p w:rsidR="00CB2482" w:rsidRPr="0073469F" w:rsidRDefault="00CB2482" w:rsidP="00CB2482">
      <w:pPr>
        <w:pStyle w:val="B10"/>
        <w:rPr>
          <w:ins w:id="91" w:author="SB210412" w:date="2021-04-27T11:37:00Z"/>
          <w:lang w:eastAsia="ko-KR"/>
        </w:rPr>
      </w:pPr>
      <w:ins w:id="92" w:author="SB210412" w:date="2021-04-27T11:37:00Z">
        <w:r w:rsidRPr="0073469F">
          <w:rPr>
            <w:lang w:eastAsia="ko-KR"/>
          </w:rPr>
          <w:t>1)</w:t>
        </w:r>
        <w:r w:rsidRPr="0073469F">
          <w:rPr>
            <w:lang w:eastAsia="ko-KR"/>
          </w:rPr>
          <w:tab/>
          <w:t xml:space="preserve">if the MCPTT user declines the MCPTT session invitation the MCPTT client shall send a SIP 480 (Temporarily Unavailable) response towards the MCPTT server </w:t>
        </w:r>
        <w:r w:rsidRPr="0073469F">
          <w:t xml:space="preserve">with the warning text set to: "110 user declined the call invitation" in a Warning header field as specified in subclause 4.4, </w:t>
        </w:r>
        <w:r w:rsidRPr="0073469F">
          <w:rPr>
            <w:lang w:eastAsia="ko-KR"/>
          </w:rPr>
          <w:t>and not continue with the rest of the steps in this subclause.</w:t>
        </w:r>
      </w:ins>
    </w:p>
    <w:p w:rsidR="00CB2482" w:rsidRPr="0073469F" w:rsidRDefault="00CB2482" w:rsidP="00CB2482">
      <w:pPr>
        <w:rPr>
          <w:ins w:id="93" w:author="SB210412" w:date="2021-04-27T11:37:00Z"/>
          <w:lang w:eastAsia="ko-KR"/>
        </w:rPr>
      </w:pPr>
      <w:ins w:id="94" w:author="SB210412" w:date="2021-04-27T11:37:00Z">
        <w:r w:rsidRPr="0073469F">
          <w:rPr>
            <w:lang w:eastAsia="ko-KR"/>
          </w:rPr>
          <w:t>The MCPTT client:</w:t>
        </w:r>
      </w:ins>
    </w:p>
    <w:p w:rsidR="00CB2482" w:rsidRPr="0073469F" w:rsidRDefault="00CB2482" w:rsidP="00CB2482">
      <w:pPr>
        <w:pStyle w:val="B10"/>
        <w:rPr>
          <w:ins w:id="95" w:author="SB210412" w:date="2021-04-27T11:37:00Z"/>
        </w:rPr>
      </w:pPr>
      <w:ins w:id="96" w:author="SB210412" w:date="2021-04-27T11:37:00Z">
        <w:r w:rsidRPr="0073469F">
          <w:rPr>
            <w:lang w:eastAsia="ko-KR"/>
          </w:rPr>
          <w:t>1)</w:t>
        </w:r>
        <w:r w:rsidRPr="0073469F">
          <w:rPr>
            <w:lang w:eastAsia="ko-KR"/>
          </w:rPr>
          <w:tab/>
        </w:r>
        <w:r w:rsidRPr="0073469F">
          <w:t xml:space="preserve">shall accept the SIP INVITE request and </w:t>
        </w:r>
        <w:r w:rsidRPr="0073469F">
          <w:rPr>
            <w:lang w:eastAsia="ko-KR"/>
          </w:rPr>
          <w:t xml:space="preserve">generate a SIP 180 (Ringing) response </w:t>
        </w:r>
        <w:r w:rsidRPr="0073469F">
          <w:t>according to rules and procedures of 3GPP TS 24.229 [4];</w:t>
        </w:r>
      </w:ins>
    </w:p>
    <w:p w:rsidR="00CB2482" w:rsidRPr="0073469F" w:rsidRDefault="00CB2482" w:rsidP="00CB2482">
      <w:pPr>
        <w:pStyle w:val="B10"/>
        <w:rPr>
          <w:ins w:id="97" w:author="SB210412" w:date="2021-04-27T11:37:00Z"/>
          <w:lang w:eastAsia="ko-KR"/>
        </w:rPr>
      </w:pPr>
      <w:ins w:id="98" w:author="SB210412" w:date="2021-04-27T11:37:00Z">
        <w:r w:rsidRPr="0073469F">
          <w:rPr>
            <w:lang w:eastAsia="ko-KR"/>
          </w:rPr>
          <w:t>2)</w:t>
        </w:r>
        <w:r w:rsidRPr="0073469F">
          <w:rPr>
            <w:lang w:eastAsia="ko-KR"/>
          </w:rPr>
          <w:tab/>
          <w:t xml:space="preserve">shall include the option tag </w:t>
        </w:r>
        <w:r>
          <w:rPr>
            <w:lang w:eastAsia="ko-KR"/>
          </w:rPr>
          <w:t>"</w:t>
        </w:r>
        <w:r w:rsidRPr="0073469F">
          <w:rPr>
            <w:lang w:eastAsia="ko-KR"/>
          </w:rPr>
          <w:t>timer</w:t>
        </w:r>
        <w:r>
          <w:rPr>
            <w:lang w:eastAsia="ko-KR"/>
          </w:rPr>
          <w:t>"</w:t>
        </w:r>
        <w:r w:rsidRPr="0073469F">
          <w:rPr>
            <w:lang w:eastAsia="ko-KR"/>
          </w:rPr>
          <w:t xml:space="preserve"> in a Require header field of the SIP 180 (Ringing) response;</w:t>
        </w:r>
      </w:ins>
    </w:p>
    <w:p w:rsidR="00CB2482" w:rsidRPr="0073469F" w:rsidRDefault="00CB2482" w:rsidP="00CB2482">
      <w:pPr>
        <w:pStyle w:val="B10"/>
        <w:rPr>
          <w:ins w:id="99" w:author="SB210412" w:date="2021-04-27T11:37:00Z"/>
          <w:lang w:eastAsia="ko-KR"/>
        </w:rPr>
      </w:pPr>
      <w:ins w:id="100" w:author="SB210412" w:date="2021-04-27T11:37:00Z">
        <w:r>
          <w:t>3</w:t>
        </w:r>
        <w:r w:rsidRPr="0073469F">
          <w:t>)</w:t>
        </w:r>
        <w:r w:rsidRPr="0073469F">
          <w:tab/>
          <w:t>shall include the g.3gpp.mcptt media feature tag in the Contact header field</w:t>
        </w:r>
        <w:r w:rsidRPr="0073469F">
          <w:rPr>
            <w:lang w:eastAsia="ko-KR"/>
          </w:rPr>
          <w:t xml:space="preserve"> of the SIP 180 (Ringing) response</w:t>
        </w:r>
        <w:r w:rsidRPr="0073469F">
          <w:t>;</w:t>
        </w:r>
      </w:ins>
    </w:p>
    <w:p w:rsidR="00CB2482" w:rsidRDefault="00CB2482" w:rsidP="00CB2482">
      <w:pPr>
        <w:pStyle w:val="B10"/>
        <w:rPr>
          <w:ins w:id="101" w:author="SB210412" w:date="2021-04-27T11:37:00Z"/>
          <w:lang w:eastAsia="ko-KR"/>
        </w:rPr>
      </w:pPr>
      <w:ins w:id="102" w:author="SB210412" w:date="2021-04-27T11:37:00Z">
        <w:r>
          <w:lastRenderedPageBreak/>
          <w:t>4</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sidRPr="0073469F">
          <w:rPr>
            <w:lang w:eastAsia="ko-KR"/>
          </w:rPr>
          <w:t xml:space="preserve"> of the SIP 180 (Ringing) response;</w:t>
        </w:r>
        <w:r>
          <w:rPr>
            <w:lang w:eastAsia="ko-KR"/>
          </w:rPr>
          <w:t xml:space="preserve"> and</w:t>
        </w:r>
      </w:ins>
    </w:p>
    <w:p w:rsidR="00CB2482" w:rsidRPr="0073469F" w:rsidRDefault="00CB2482" w:rsidP="00CB2482">
      <w:pPr>
        <w:pStyle w:val="B10"/>
        <w:rPr>
          <w:ins w:id="103" w:author="SB210412" w:date="2021-04-27T11:37:00Z"/>
          <w:lang w:eastAsia="ko-KR"/>
        </w:rPr>
      </w:pPr>
      <w:ins w:id="104" w:author="SB210412" w:date="2021-04-27T11:37:00Z">
        <w:r>
          <w:t>5</w:t>
        </w:r>
        <w:r w:rsidRPr="0073469F">
          <w:rPr>
            <w:lang w:eastAsia="ko-KR"/>
          </w:rPr>
          <w:t>)</w:t>
        </w:r>
        <w:r w:rsidRPr="0073469F">
          <w:rPr>
            <w:lang w:eastAsia="ko-KR"/>
          </w:rPr>
          <w:tab/>
        </w:r>
        <w:r w:rsidRPr="0073469F">
          <w:t xml:space="preserve">shall send the SIP 180 (Ringing) response to the MCPTT </w:t>
        </w:r>
        <w:r w:rsidRPr="0073469F">
          <w:rPr>
            <w:lang w:eastAsia="ko-KR"/>
          </w:rPr>
          <w:t>s</w:t>
        </w:r>
        <w:r w:rsidRPr="0073469F">
          <w:t>erver</w:t>
        </w:r>
        <w:r w:rsidRPr="0073469F">
          <w:rPr>
            <w:lang w:eastAsia="ko-KR"/>
          </w:rPr>
          <w:t>.</w:t>
        </w:r>
      </w:ins>
    </w:p>
    <w:p w:rsidR="00CB2482" w:rsidRPr="0073469F" w:rsidRDefault="00CB2482" w:rsidP="00CB2482">
      <w:pPr>
        <w:rPr>
          <w:ins w:id="105" w:author="SB210412" w:date="2021-04-27T11:37:00Z"/>
          <w:lang w:eastAsia="ko-KR"/>
        </w:rPr>
      </w:pPr>
      <w:ins w:id="106" w:author="SB210412" w:date="2021-04-27T11:37:00Z">
        <w:r w:rsidRPr="0073469F">
          <w:t>When sending the SIP 200 (OK) response to the incoming SIP INVITE request, the MCPTT client shall follow the procedures in subclause 6.2.3.1</w:t>
        </w:r>
        <w:r w:rsidRPr="0073469F">
          <w:rPr>
            <w:lang w:eastAsia="ko-KR"/>
          </w:rPr>
          <w:t>.1.</w:t>
        </w:r>
      </w:ins>
    </w:p>
    <w:p w:rsidR="00CB2482" w:rsidRPr="0073469F" w:rsidRDefault="00CB2482" w:rsidP="00CB2482">
      <w:pPr>
        <w:rPr>
          <w:ins w:id="107" w:author="SB210412" w:date="2021-04-27T11:37:00Z"/>
        </w:rPr>
      </w:pPr>
      <w:ins w:id="108" w:author="SB210412" w:date="2021-04-27T11:37:00Z">
        <w:r w:rsidRPr="0073469F">
          <w:t>When NAT traversal is supported by the MCPTT client and when the MCPTT client is behind a NAT, generation of SIP responses is done as specified in this subclause and as specified in IETF RFC 5626 [15].</w:t>
        </w:r>
      </w:ins>
    </w:p>
    <w:p w:rsidR="00CB2482" w:rsidRDefault="00CB2482" w:rsidP="00CB2482">
      <w:pPr>
        <w:rPr>
          <w:ins w:id="109" w:author="SB210412" w:date="2021-04-27T11:37:00Z"/>
        </w:rPr>
      </w:pPr>
      <w:ins w:id="110" w:author="SB210412" w:date="2021-04-27T11:37:00Z">
        <w:r w:rsidRPr="00DE6BD1">
          <w:t xml:space="preserve">[TS 24.379, clause </w:t>
        </w:r>
        <w:r w:rsidRPr="0073469F">
          <w:t>6.2.3.1</w:t>
        </w:r>
        <w:r w:rsidRPr="0073469F">
          <w:rPr>
            <w:lang w:eastAsia="ko-KR"/>
          </w:rPr>
          <w:t>.1</w:t>
        </w:r>
        <w:r w:rsidRPr="00DE6BD1">
          <w:t>]</w:t>
        </w:r>
      </w:ins>
    </w:p>
    <w:p w:rsidR="00CB2482" w:rsidRPr="0073469F" w:rsidRDefault="00CB2482" w:rsidP="00CB2482">
      <w:pPr>
        <w:pStyle w:val="B10"/>
        <w:rPr>
          <w:ins w:id="111" w:author="SB210412" w:date="2021-04-27T11:37:00Z"/>
        </w:rPr>
      </w:pPr>
      <w:ins w:id="112" w:author="SB210412" w:date="2021-04-27T11:37:00Z">
        <w:r w:rsidRPr="0073469F">
          <w:t>1</w:t>
        </w:r>
        <w:r w:rsidRPr="0073469F">
          <w:rPr>
            <w:lang w:eastAsia="ko-KR"/>
          </w:rPr>
          <w:t>)</w:t>
        </w:r>
        <w:r w:rsidRPr="0073469F">
          <w:tab/>
          <w:t xml:space="preserve">shall accept the SIP INVITE request and generate a SIP </w:t>
        </w:r>
        <w:r>
          <w:t>200 (OK)</w:t>
        </w:r>
        <w:r w:rsidRPr="0073469F">
          <w:t xml:space="preserve"> response according to rules and procedures of 3GPP TS 24.229 [4];</w:t>
        </w:r>
      </w:ins>
    </w:p>
    <w:p w:rsidR="00CB2482" w:rsidRPr="0073469F" w:rsidRDefault="00CB2482" w:rsidP="00CB2482">
      <w:pPr>
        <w:pStyle w:val="B10"/>
        <w:rPr>
          <w:ins w:id="113" w:author="SB210412" w:date="2021-04-27T11:37:00Z"/>
          <w:lang w:eastAsia="ko-KR"/>
        </w:rPr>
      </w:pPr>
      <w:ins w:id="114" w:author="SB210412" w:date="2021-04-27T11:37:00Z">
        <w:r w:rsidRPr="0073469F">
          <w:rPr>
            <w:lang w:eastAsia="ko-KR"/>
          </w:rPr>
          <w:t>2)</w:t>
        </w:r>
        <w:r w:rsidRPr="0073469F">
          <w:rPr>
            <w:lang w:eastAsia="ko-KR"/>
          </w:rPr>
          <w:tab/>
          <w:t xml:space="preserve">shall include the option tag "timer" in a Require header field of the SIP </w:t>
        </w:r>
        <w:r>
          <w:rPr>
            <w:lang w:eastAsia="ko-KR"/>
          </w:rPr>
          <w:t>200 (OK)</w:t>
        </w:r>
        <w:r w:rsidRPr="0073469F">
          <w:rPr>
            <w:lang w:eastAsia="ko-KR"/>
          </w:rPr>
          <w:t xml:space="preserve"> response;</w:t>
        </w:r>
      </w:ins>
    </w:p>
    <w:p w:rsidR="00CB2482" w:rsidRPr="0073469F" w:rsidRDefault="00CB2482" w:rsidP="00CB2482">
      <w:pPr>
        <w:pStyle w:val="B10"/>
        <w:rPr>
          <w:ins w:id="115" w:author="SB210412" w:date="2021-04-27T11:37:00Z"/>
        </w:rPr>
      </w:pPr>
      <w:ins w:id="116" w:author="SB210412" w:date="2021-04-27T11:37:00Z">
        <w:r>
          <w:t>3</w:t>
        </w:r>
        <w:r w:rsidRPr="0073469F">
          <w:t>)</w:t>
        </w:r>
        <w:r w:rsidRPr="0073469F">
          <w:tab/>
          <w:t xml:space="preserve">shall include the g.3gpp.mcptt media feature tag in the Contact header field of the SIP </w:t>
        </w:r>
        <w:r>
          <w:t>200 (OK)</w:t>
        </w:r>
        <w:r w:rsidRPr="0073469F">
          <w:t xml:space="preserve"> response;</w:t>
        </w:r>
      </w:ins>
    </w:p>
    <w:p w:rsidR="00CB2482" w:rsidRPr="0073469F" w:rsidRDefault="00CB2482" w:rsidP="00CB2482">
      <w:pPr>
        <w:pStyle w:val="B10"/>
        <w:rPr>
          <w:ins w:id="117" w:author="SB210412" w:date="2021-04-27T11:37:00Z"/>
        </w:rPr>
      </w:pPr>
      <w:ins w:id="118" w:author="SB210412" w:date="2021-04-27T11:37:00Z">
        <w:r>
          <w:t>4</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 of the SIP </w:t>
        </w:r>
        <w:r>
          <w:t>200 (OK)</w:t>
        </w:r>
        <w:r w:rsidRPr="0073469F">
          <w:t xml:space="preserve"> response;</w:t>
        </w:r>
      </w:ins>
    </w:p>
    <w:p w:rsidR="00CB2482" w:rsidRDefault="00CB2482" w:rsidP="00CB2482">
      <w:pPr>
        <w:pStyle w:val="B10"/>
        <w:rPr>
          <w:ins w:id="119" w:author="SB210412" w:date="2021-04-27T11:37:00Z"/>
        </w:rPr>
      </w:pPr>
      <w:ins w:id="120" w:author="SB210412" w:date="2021-04-27T11:37:00Z">
        <w:r>
          <w:t>5</w:t>
        </w:r>
        <w:r w:rsidRPr="0073469F">
          <w:t>)</w:t>
        </w:r>
        <w:r w:rsidRPr="0073469F">
          <w:tab/>
          <w:t xml:space="preserve">shall include the Session-Expires header field in the SIP </w:t>
        </w:r>
        <w:r>
          <w:t>200 (OK)</w:t>
        </w:r>
        <w:r w:rsidRPr="0073469F">
          <w:t xml:space="preserve"> response and start the SIP </w:t>
        </w:r>
        <w:r w:rsidRPr="0073469F">
          <w:rPr>
            <w:lang w:eastAsia="ko-KR"/>
          </w:rPr>
          <w:t>s</w:t>
        </w:r>
        <w:r w:rsidRPr="0073469F">
          <w:t>ession timer according to IETF RFC 4028 [7]. The "refresher" parameter in the Session-Expires header field shall be set to "uas";</w:t>
        </w:r>
      </w:ins>
    </w:p>
    <w:p w:rsidR="00CB2482" w:rsidRPr="009F5831" w:rsidRDefault="00CB2482" w:rsidP="00CB2482">
      <w:pPr>
        <w:pStyle w:val="B10"/>
        <w:rPr>
          <w:ins w:id="121" w:author="SB210412" w:date="2021-04-27T11:37:00Z"/>
        </w:rPr>
      </w:pPr>
      <w:ins w:id="122" w:author="SB210412" w:date="2021-04-27T11:37:00Z">
        <w:r>
          <w:t>...</w:t>
        </w:r>
      </w:ins>
    </w:p>
    <w:p w:rsidR="00CB2482" w:rsidRDefault="00CB2482" w:rsidP="00CB2482">
      <w:pPr>
        <w:pStyle w:val="B10"/>
        <w:rPr>
          <w:ins w:id="123" w:author="SB210412" w:date="2021-04-27T11:37:00Z"/>
          <w:lang w:eastAsia="ko-KR"/>
        </w:rPr>
      </w:pPr>
      <w:ins w:id="124" w:author="SB210412" w:date="2021-04-27T11:37:00Z">
        <w:r w:rsidRPr="0073469F">
          <w:t>7)</w:t>
        </w:r>
        <w:r w:rsidRPr="0073469F">
          <w:tab/>
          <w:t>shall</w:t>
        </w:r>
        <w:r>
          <w:t>, if the incoming SIP INVITE request does not contain a Replaces header field,</w:t>
        </w:r>
        <w:r w:rsidRPr="0073469F">
          <w:t xml:space="preserve"> include an SDP answer in the SIP </w:t>
        </w:r>
        <w:r>
          <w:t>200 (OK)</w:t>
        </w:r>
        <w:r w:rsidRPr="0073469F">
          <w:t xml:space="preserve"> response to the SDP offer in the incoming SIP INVITE request according to 3GPP TS 24.229 [4] with the clarifications given in subclause 6.2.2</w:t>
        </w:r>
        <w:r w:rsidRPr="0073469F">
          <w:rPr>
            <w:lang w:eastAsia="ko-KR"/>
          </w:rPr>
          <w:t>;</w:t>
        </w:r>
      </w:ins>
    </w:p>
    <w:p w:rsidR="00CB2482" w:rsidRDefault="00CB2482" w:rsidP="00CB2482">
      <w:pPr>
        <w:pStyle w:val="NO"/>
        <w:rPr>
          <w:ins w:id="125" w:author="SB210412" w:date="2021-04-27T11:37:00Z"/>
          <w:lang w:eastAsia="ko-KR"/>
        </w:rPr>
      </w:pPr>
      <w:ins w:id="126" w:author="SB210412" w:date="2021-04-27T11:37:00Z">
        <w:r>
          <w:rPr>
            <w:lang w:eastAsia="ko-KR"/>
          </w:rPr>
          <w:t>...</w:t>
        </w:r>
      </w:ins>
    </w:p>
    <w:p w:rsidR="00CB2482" w:rsidRDefault="00CB2482" w:rsidP="00CB2482">
      <w:pPr>
        <w:pStyle w:val="B10"/>
        <w:rPr>
          <w:ins w:id="127" w:author="SB210412" w:date="2021-04-27T11:37:00Z"/>
          <w:lang w:eastAsia="ko-KR"/>
        </w:rPr>
      </w:pPr>
      <w:ins w:id="128" w:author="SB210412" w:date="2021-04-27T11:37:00Z">
        <w:r>
          <w:rPr>
            <w:lang w:eastAsia="ko-KR"/>
          </w:rPr>
          <w:t>8</w:t>
        </w:r>
        <w:r w:rsidRPr="0073469F">
          <w:rPr>
            <w:lang w:eastAsia="ko-KR"/>
          </w:rPr>
          <w:t>)</w:t>
        </w:r>
        <w:r w:rsidRPr="0073469F">
          <w:rPr>
            <w:lang w:eastAsia="ko-KR"/>
          </w:rPr>
          <w:tab/>
          <w:t xml:space="preserve">shall send the SIP </w:t>
        </w:r>
        <w:r>
          <w:rPr>
            <w:lang w:eastAsia="ko-KR"/>
          </w:rPr>
          <w:t>200 (OK)</w:t>
        </w:r>
        <w:r w:rsidRPr="0073469F">
          <w:rPr>
            <w:lang w:eastAsia="ko-KR"/>
          </w:rPr>
          <w:t xml:space="preserve"> response towards the MCPTT server according to rules and procedures of 3GPP TS 24.229 [4];</w:t>
        </w:r>
      </w:ins>
    </w:p>
    <w:p w:rsidR="00CB2482" w:rsidRPr="003F11F2" w:rsidRDefault="00CB2482" w:rsidP="00CB2482">
      <w:pPr>
        <w:pStyle w:val="B10"/>
        <w:rPr>
          <w:ins w:id="129" w:author="SB210412" w:date="2021-04-27T11:37:00Z"/>
          <w:lang w:eastAsia="ko-KR"/>
        </w:rPr>
      </w:pPr>
      <w:ins w:id="130" w:author="SB210412" w:date="2021-04-27T11:37:00Z">
        <w:r>
          <w:rPr>
            <w:lang w:eastAsia="ko-KR"/>
          </w:rPr>
          <w:t>...</w:t>
        </w:r>
      </w:ins>
    </w:p>
    <w:p w:rsidR="00CB2482" w:rsidRPr="0073469F" w:rsidRDefault="00CB2482" w:rsidP="00CB2482">
      <w:pPr>
        <w:pStyle w:val="B10"/>
        <w:rPr>
          <w:ins w:id="131" w:author="SB210412" w:date="2021-04-27T11:37:00Z"/>
          <w:lang w:eastAsia="ko-KR"/>
        </w:rPr>
      </w:pPr>
      <w:ins w:id="132" w:author="SB210412" w:date="2021-04-27T11:37:00Z">
        <w:r>
          <w:rPr>
            <w:lang w:eastAsia="ko-KR"/>
          </w:rPr>
          <w:t>10</w:t>
        </w:r>
        <w:r w:rsidRPr="0073469F">
          <w:rPr>
            <w:lang w:eastAsia="ko-KR"/>
          </w:rPr>
          <w:t>)</w:t>
        </w:r>
        <w:r w:rsidRPr="0073469F">
          <w:rPr>
            <w:lang w:eastAsia="ko-KR"/>
          </w:rPr>
          <w:tab/>
          <w:t>shall interact with the media plane as specified in 3GPP TS 24.380 [5]</w:t>
        </w:r>
        <w:r w:rsidRPr="009C7234">
          <w:rPr>
            <w:lang w:eastAsia="ko-KR"/>
          </w:rPr>
          <w:t xml:space="preserve"> </w:t>
        </w:r>
        <w:r>
          <w:rPr>
            <w:lang w:eastAsia="ko-KR"/>
          </w:rPr>
          <w:t>subclause 6.2</w:t>
        </w:r>
        <w:r w:rsidRPr="0073469F">
          <w:rPr>
            <w:lang w:eastAsia="ko-KR"/>
          </w:rPr>
          <w:t>.</w:t>
        </w:r>
      </w:ins>
    </w:p>
    <w:p w:rsidR="00CB2482" w:rsidRDefault="00CB2482" w:rsidP="00CB2482">
      <w:pPr>
        <w:rPr>
          <w:ins w:id="133" w:author="SB210412" w:date="2021-04-27T11:37:00Z"/>
        </w:rPr>
      </w:pPr>
      <w:ins w:id="134" w:author="SB210412" w:date="2021-04-27T11:37:00Z">
        <w:r w:rsidRPr="0073469F">
          <w:t>When NAT traversal is supported by the MCPTT client and when the MCPTT client is behind a NAT, generation of SIP responses is done as specified in this subclause and as specified in IETF RFC 5626 [15].</w:t>
        </w:r>
      </w:ins>
    </w:p>
    <w:p w:rsidR="00CB2482" w:rsidRDefault="00CB2482" w:rsidP="00CB2482">
      <w:pPr>
        <w:rPr>
          <w:ins w:id="135" w:author="SB210412" w:date="2021-04-27T11:37:00Z"/>
        </w:rPr>
      </w:pPr>
      <w:ins w:id="136" w:author="SB210412" w:date="2021-04-27T11:37:00Z">
        <w:r w:rsidRPr="00DE6BD1">
          <w:t xml:space="preserve">[TS 24.379, clause </w:t>
        </w:r>
        <w:r>
          <w:t>6.2.2</w:t>
        </w:r>
        <w:r w:rsidRPr="00DE6BD1">
          <w:t>]</w:t>
        </w:r>
      </w:ins>
    </w:p>
    <w:p w:rsidR="00CB2482" w:rsidRPr="0073469F" w:rsidRDefault="00CB2482" w:rsidP="00CB2482">
      <w:pPr>
        <w:rPr>
          <w:ins w:id="137" w:author="SB210412" w:date="2021-04-27T11:37:00Z"/>
        </w:rPr>
      </w:pPr>
      <w:ins w:id="138" w:author="SB210412" w:date="2021-04-27T11:37:00Z">
        <w:r w:rsidRPr="0073469F">
          <w:t xml:space="preserve">When the MCPTT </w:t>
        </w:r>
        <w:r w:rsidRPr="0073469F">
          <w:rPr>
            <w:lang w:eastAsia="ko-KR"/>
          </w:rPr>
          <w:t>c</w:t>
        </w:r>
        <w:r w:rsidRPr="0073469F">
          <w:t xml:space="preserve">lient receives an initial SDP offer for an MCPTT </w:t>
        </w:r>
        <w:r w:rsidRPr="0073469F">
          <w:rPr>
            <w:lang w:eastAsia="ko-KR"/>
          </w:rPr>
          <w:t>s</w:t>
        </w:r>
        <w:r w:rsidRPr="0073469F">
          <w:t>ession, the MCPTT client shall process the SDP offer and shall compose an SDP answer according to 3GPP TS 24.229 [4].</w:t>
        </w:r>
      </w:ins>
    </w:p>
    <w:p w:rsidR="00CB2482" w:rsidRPr="0073469F" w:rsidRDefault="00CB2482" w:rsidP="00CB2482">
      <w:pPr>
        <w:rPr>
          <w:ins w:id="139" w:author="SB210412" w:date="2021-04-27T11:37:00Z"/>
        </w:rPr>
      </w:pPr>
      <w:ins w:id="140" w:author="SB210412" w:date="2021-04-27T11:37:00Z">
        <w:r w:rsidRPr="0073469F">
          <w:t>When composing an SDP answer, the MCPTT client:</w:t>
        </w:r>
      </w:ins>
    </w:p>
    <w:p w:rsidR="00CB2482" w:rsidRPr="0073469F" w:rsidRDefault="00CB2482" w:rsidP="00CB2482">
      <w:pPr>
        <w:pStyle w:val="B10"/>
        <w:rPr>
          <w:ins w:id="141" w:author="SB210412" w:date="2021-04-27T11:37:00Z"/>
          <w:lang w:eastAsia="ko-KR"/>
        </w:rPr>
      </w:pPr>
      <w:ins w:id="142" w:author="SB210412" w:date="2021-04-27T11:37:00Z">
        <w:r w:rsidRPr="0073469F">
          <w:t>1)</w:t>
        </w:r>
        <w:r w:rsidRPr="0073469F">
          <w:tab/>
          <w:t xml:space="preserve">shall accept the MCPTT </w:t>
        </w:r>
        <w:r w:rsidRPr="0073469F">
          <w:rPr>
            <w:lang w:eastAsia="ko-KR"/>
          </w:rPr>
          <w:t>s</w:t>
        </w:r>
        <w:r w:rsidRPr="0073469F">
          <w:t>peech media stream in the SDP offer</w:t>
        </w:r>
        <w:r w:rsidRPr="0073469F">
          <w:rPr>
            <w:lang w:eastAsia="ko-KR"/>
          </w:rPr>
          <w:t>;</w:t>
        </w:r>
      </w:ins>
    </w:p>
    <w:p w:rsidR="00CB2482" w:rsidRDefault="00CB2482" w:rsidP="00CB2482">
      <w:pPr>
        <w:pStyle w:val="B10"/>
        <w:rPr>
          <w:ins w:id="143" w:author="SB210412" w:date="2021-04-27T11:37:00Z"/>
        </w:rPr>
      </w:pPr>
      <w:ins w:id="144" w:author="SB210412" w:date="2021-04-27T11:37:00Z">
        <w:r w:rsidRPr="0073469F">
          <w:t>2)</w:t>
        </w:r>
        <w:r w:rsidRPr="0073469F">
          <w:tab/>
          <w:t xml:space="preserve">shall set the IP address of the MCPTT client for the accepted </w:t>
        </w:r>
        <w:r>
          <w:t xml:space="preserve">MCPTT speech </w:t>
        </w:r>
        <w:r w:rsidRPr="0073469F">
          <w:t>media stream and</w:t>
        </w:r>
        <w:r>
          <w:t xml:space="preserve">, </w:t>
        </w:r>
        <w:r w:rsidRPr="0073469F">
          <w:t xml:space="preserve">if </w:t>
        </w:r>
        <w:r>
          <w:t>included in the SDP offer,</w:t>
        </w:r>
        <w:r w:rsidRPr="0073469F">
          <w:t xml:space="preserve"> for the accepted media-floor control entity;</w:t>
        </w:r>
      </w:ins>
    </w:p>
    <w:p w:rsidR="00CB2482" w:rsidRPr="0073469F" w:rsidRDefault="00CB2482" w:rsidP="00CB2482">
      <w:pPr>
        <w:pStyle w:val="NO"/>
        <w:rPr>
          <w:ins w:id="145" w:author="SB210412" w:date="2021-04-27T11:37:00Z"/>
        </w:rPr>
      </w:pPr>
      <w:ins w:id="146" w:author="SB210412" w:date="2021-04-27T11:37:00Z">
        <w:r w:rsidRPr="0073469F">
          <w:t>NOTE:</w:t>
        </w:r>
        <w:r w:rsidRPr="0073469F">
          <w:tab/>
          <w:t xml:space="preserve">If the MCPTT client is behind a NAT the IP address and port </w:t>
        </w:r>
        <w:r>
          <w:t xml:space="preserve">included in the SDP answer </w:t>
        </w:r>
        <w:r w:rsidRPr="0073469F">
          <w:t xml:space="preserve">can be a different IP address and port than the </w:t>
        </w:r>
        <w:r w:rsidRPr="006B4FE9">
          <w:t xml:space="preserve">actual </w:t>
        </w:r>
        <w:r w:rsidRPr="0073469F">
          <w:t xml:space="preserve">IP address and port of the MCPTT client depending on </w:t>
        </w:r>
        <w:r>
          <w:t xml:space="preserve">the </w:t>
        </w:r>
        <w:r w:rsidRPr="0073469F">
          <w:t xml:space="preserve">NAT traversal method used by </w:t>
        </w:r>
        <w:r>
          <w:t xml:space="preserve">the </w:t>
        </w:r>
        <w:r w:rsidRPr="0073469F">
          <w:t>SIP/IP Core.</w:t>
        </w:r>
      </w:ins>
    </w:p>
    <w:p w:rsidR="00CB2482" w:rsidRDefault="00CB2482" w:rsidP="00CB2482">
      <w:pPr>
        <w:pStyle w:val="B10"/>
        <w:rPr>
          <w:ins w:id="147" w:author="SB210412" w:date="2021-04-27T11:37:00Z"/>
          <w:lang w:eastAsia="ko-KR"/>
        </w:rPr>
      </w:pPr>
      <w:ins w:id="148" w:author="SB210412" w:date="2021-04-27T11:37:00Z">
        <w:r>
          <w:rPr>
            <w:lang w:eastAsia="ko-KR"/>
          </w:rPr>
          <w:t>3)</w:t>
        </w:r>
        <w:r>
          <w:rPr>
            <w:lang w:eastAsia="ko-KR"/>
          </w:rPr>
          <w:tab/>
          <w:t>shall include an "m=audio" media-level section for the accepted MCPTT speech media stream consisting of:</w:t>
        </w:r>
      </w:ins>
    </w:p>
    <w:p w:rsidR="00CB2482" w:rsidRDefault="00CB2482" w:rsidP="00CB2482">
      <w:pPr>
        <w:pStyle w:val="B2"/>
        <w:rPr>
          <w:ins w:id="149" w:author="SB210412" w:date="2021-04-27T11:37:00Z"/>
          <w:lang w:eastAsia="ko-KR"/>
        </w:rPr>
      </w:pPr>
      <w:ins w:id="150" w:author="SB210412" w:date="2021-04-27T11:37:00Z">
        <w:r>
          <w:rPr>
            <w:lang w:eastAsia="ko-KR"/>
          </w:rPr>
          <w:t>a)</w:t>
        </w:r>
        <w:r>
          <w:rPr>
            <w:lang w:eastAsia="ko-KR"/>
          </w:rPr>
          <w:tab/>
        </w:r>
        <w:r w:rsidRPr="0073469F">
          <w:t>the port number for the media stream</w:t>
        </w:r>
        <w:r>
          <w:t>;</w:t>
        </w:r>
      </w:ins>
    </w:p>
    <w:p w:rsidR="00CB2482" w:rsidRDefault="00CB2482" w:rsidP="00CB2482">
      <w:pPr>
        <w:pStyle w:val="B2"/>
        <w:rPr>
          <w:ins w:id="151" w:author="SB210412" w:date="2021-04-27T11:37:00Z"/>
          <w:lang w:eastAsia="ko-KR"/>
        </w:rPr>
      </w:pPr>
      <w:ins w:id="152" w:author="SB210412" w:date="2021-04-27T11:37:00Z">
        <w:r>
          <w:rPr>
            <w:lang w:eastAsia="ko-KR"/>
          </w:rPr>
          <w:t>b)</w:t>
        </w:r>
        <w:r>
          <w:rPr>
            <w:lang w:eastAsia="ko-KR"/>
          </w:rPr>
          <w:tab/>
          <w:t>media-level attributes as specified in 3GPP TS 24.229 [4];</w:t>
        </w:r>
      </w:ins>
    </w:p>
    <w:p w:rsidR="00CB2482" w:rsidRDefault="00CB2482" w:rsidP="00CB2482">
      <w:pPr>
        <w:pStyle w:val="B2"/>
        <w:rPr>
          <w:ins w:id="153" w:author="SB210412" w:date="2021-04-27T11:37:00Z"/>
          <w:lang w:eastAsia="ko-KR"/>
        </w:rPr>
      </w:pPr>
      <w:ins w:id="154" w:author="SB210412" w:date="2021-04-27T11:37:00Z">
        <w:r>
          <w:rPr>
            <w:lang w:eastAsia="ko-KR"/>
          </w:rPr>
          <w:lastRenderedPageBreak/>
          <w:t>c)</w:t>
        </w:r>
        <w:r>
          <w:rPr>
            <w:lang w:eastAsia="ko-KR"/>
          </w:rPr>
          <w:tab/>
          <w:t>if the "a=recvonly" attribute is present in the SDP offer, include an "a=sendonly" attribute;</w:t>
        </w:r>
      </w:ins>
    </w:p>
    <w:p w:rsidR="00CB2482" w:rsidRPr="00F07A7F" w:rsidRDefault="00CB2482" w:rsidP="00CB2482">
      <w:pPr>
        <w:pStyle w:val="B2"/>
        <w:rPr>
          <w:ins w:id="155" w:author="SB210412" w:date="2021-04-27T11:37:00Z"/>
          <w:lang w:eastAsia="ko-KR"/>
        </w:rPr>
      </w:pPr>
      <w:ins w:id="156" w:author="SB210412" w:date="2021-04-27T11:37:00Z">
        <w:r>
          <w:rPr>
            <w:lang w:eastAsia="ko-KR"/>
          </w:rPr>
          <w:t>d)</w:t>
        </w:r>
        <w:r>
          <w:rPr>
            <w:lang w:eastAsia="ko-KR"/>
          </w:rPr>
          <w:tab/>
          <w:t>if the "a=sendonly" attribute is present in the SDP offer, include an "a=recvonly" attribute; and</w:t>
        </w:r>
      </w:ins>
    </w:p>
    <w:p w:rsidR="00CB2482" w:rsidRDefault="00CB2482" w:rsidP="00CB2482">
      <w:pPr>
        <w:pStyle w:val="B2"/>
        <w:rPr>
          <w:ins w:id="157" w:author="SB210412" w:date="2021-04-27T11:37:00Z"/>
        </w:rPr>
      </w:pPr>
      <w:ins w:id="158" w:author="SB210412" w:date="2021-04-27T11:37:00Z">
        <w:r>
          <w:t>e)</w:t>
        </w:r>
        <w:r>
          <w:tab/>
        </w:r>
        <w:r w:rsidRPr="0073469F">
          <w:t xml:space="preserve">"i=" field </w:t>
        </w:r>
        <w:r>
          <w:t>set</w:t>
        </w:r>
        <w:r w:rsidRPr="0073469F">
          <w:t xml:space="preserve"> to "speech" according to 3GPP TS 24.229 [4]</w:t>
        </w:r>
        <w:r>
          <w:t>;</w:t>
        </w:r>
      </w:ins>
    </w:p>
    <w:p w:rsidR="00CB2482" w:rsidRPr="0073469F" w:rsidRDefault="00CB2482" w:rsidP="00CB2482">
      <w:pPr>
        <w:pStyle w:val="B10"/>
        <w:rPr>
          <w:ins w:id="159" w:author="SB210412" w:date="2021-04-27T11:37:00Z"/>
        </w:rPr>
      </w:pPr>
      <w:ins w:id="160" w:author="SB210412" w:date="2021-04-27T11:37:00Z">
        <w:r w:rsidRPr="0073469F">
          <w:rPr>
            <w:lang w:eastAsia="ko-KR"/>
          </w:rPr>
          <w:t>4</w:t>
        </w:r>
        <w:r w:rsidRPr="0073469F">
          <w:t>)</w:t>
        </w:r>
        <w:r w:rsidRPr="0073469F">
          <w:tab/>
          <w:t xml:space="preserve">if </w:t>
        </w:r>
        <w:r>
          <w:t xml:space="preserve">included in the SDP offer, </w:t>
        </w:r>
        <w:r w:rsidRPr="0073469F">
          <w:t>shall include the media-level section of the offered media-floor control entity consisting of:</w:t>
        </w:r>
      </w:ins>
    </w:p>
    <w:p w:rsidR="00CB2482" w:rsidRDefault="00CB2482" w:rsidP="00CB2482">
      <w:pPr>
        <w:pStyle w:val="B2"/>
        <w:rPr>
          <w:ins w:id="161" w:author="SB210412" w:date="2021-04-27T11:37:00Z"/>
        </w:rPr>
      </w:pPr>
      <w:ins w:id="162" w:author="SB210412" w:date="2021-04-27T11:37:00Z">
        <w:r w:rsidRPr="0073469F">
          <w:t>a)</w:t>
        </w:r>
        <w:r w:rsidRPr="0073469F">
          <w:tab/>
          <w:t xml:space="preserve">an "m=application" </w:t>
        </w:r>
        <w:r>
          <w:t>media-level section</w:t>
        </w:r>
        <w:r w:rsidRPr="0073469F">
          <w:t xml:space="preserve"> as specified in 3GPP TS 24.380 [5]</w:t>
        </w:r>
        <w:r>
          <w:t xml:space="preserve"> clause 12;</w:t>
        </w:r>
        <w:r w:rsidRPr="0073469F">
          <w:t xml:space="preserve"> and</w:t>
        </w:r>
      </w:ins>
    </w:p>
    <w:p w:rsidR="00CB2482" w:rsidRDefault="00CB2482" w:rsidP="00CB2482">
      <w:pPr>
        <w:pStyle w:val="B2"/>
        <w:rPr>
          <w:ins w:id="163" w:author="SB210412" w:date="2021-04-27T11:37:00Z"/>
        </w:rPr>
      </w:pPr>
      <w:ins w:id="164" w:author="SB210412" w:date="2021-04-27T11:37:00Z">
        <w:r>
          <w:t>b)</w:t>
        </w:r>
        <w:r>
          <w:tab/>
          <w:t>'fmtp' attributes as specified in 3GPP TS 24.380 [5] clause 14; and</w:t>
        </w:r>
      </w:ins>
    </w:p>
    <w:p w:rsidR="00CB2482" w:rsidRPr="0073469F" w:rsidRDefault="00CB2482" w:rsidP="00CB2482">
      <w:pPr>
        <w:pStyle w:val="B2"/>
        <w:rPr>
          <w:ins w:id="165" w:author="SB210412" w:date="2021-04-27T11:37:00Z"/>
        </w:rPr>
      </w:pPr>
      <w:ins w:id="166" w:author="SB210412" w:date="2021-04-27T11:37:00Z">
        <w:r>
          <w:t>5)</w:t>
        </w:r>
        <w:r>
          <w:tab/>
          <w:t>if end-to-end security is required for a first-to-answer call, shall include the MIKEY</w:t>
        </w:r>
        <w:r w:rsidRPr="00F46D9C">
          <w:t>-SAKKE I_MESSAGE</w:t>
        </w:r>
        <w:r>
          <w:t xml:space="preserve"> in an "</w:t>
        </w:r>
        <w:r>
          <w:rPr>
            <w:lang w:val="en"/>
          </w:rPr>
          <w:t xml:space="preserve">a=key-mgmt" attribute as a "mikey" attribute value in the SDP answer as specified in </w:t>
        </w:r>
        <w:r>
          <w:rPr>
            <w:lang w:eastAsia="ko-KR"/>
          </w:rPr>
          <w:t>3GPP TS 33.180 [78]</w:t>
        </w:r>
        <w:r w:rsidRPr="0073469F">
          <w:t>.</w:t>
        </w:r>
      </w:ins>
    </w:p>
    <w:p w:rsidR="00CB2482" w:rsidRPr="00DE6BD1" w:rsidRDefault="00CB2482" w:rsidP="00CB2482">
      <w:pPr>
        <w:rPr>
          <w:ins w:id="167" w:author="SB210412" w:date="2021-04-27T11:37:00Z"/>
        </w:rPr>
      </w:pPr>
      <w:ins w:id="168" w:author="SB210412" w:date="2021-04-27T11:37:00Z">
        <w:r w:rsidRPr="00DE6BD1">
          <w:t>[TS 24.380, clause 4.1.2.1]</w:t>
        </w:r>
      </w:ins>
    </w:p>
    <w:p w:rsidR="00CB2482" w:rsidRPr="00DE6BD1" w:rsidRDefault="00CB2482" w:rsidP="00CB2482">
      <w:pPr>
        <w:rPr>
          <w:ins w:id="169" w:author="SB210412" w:date="2021-04-27T11:37:00Z"/>
        </w:rPr>
      </w:pPr>
      <w:ins w:id="170" w:author="SB210412" w:date="2021-04-27T11:37:00Z">
        <w:r w:rsidRPr="00DE6BD1">
          <w:t>A pre-established session can be used when initiating a pre-arranged group call, a chat group call or a private call. Similarly a pre-established session can be released for reuse after the termination of  a pre-arranged group call, chat group call and private call.</w:t>
        </w:r>
      </w:ins>
    </w:p>
    <w:p w:rsidR="00CB2482" w:rsidRPr="00DE6BD1" w:rsidRDefault="00CB2482" w:rsidP="00CB2482">
      <w:pPr>
        <w:rPr>
          <w:ins w:id="171" w:author="SB210412" w:date="2021-04-27T11:37:00Z"/>
        </w:rPr>
      </w:pPr>
      <w:ins w:id="172" w:author="SB210412" w:date="2021-04-27T11:37:00Z">
        <w:r w:rsidRPr="00DE6BD1">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ins>
    </w:p>
    <w:p w:rsidR="00CB2482" w:rsidRDefault="00CB2482" w:rsidP="00CB2482">
      <w:pPr>
        <w:rPr>
          <w:ins w:id="173" w:author="SB210412" w:date="2021-04-27T11:37:00Z"/>
        </w:rPr>
      </w:pPr>
      <w:ins w:id="174" w:author="SB210412" w:date="2021-04-27T11:37:00Z">
        <w:r>
          <w:t>[TS 24.380, clause 4.1.2.2</w:t>
        </w:r>
        <w:r w:rsidRPr="00DE6BD1">
          <w:t>]</w:t>
        </w:r>
      </w:ins>
    </w:p>
    <w:p w:rsidR="00CB2482" w:rsidRPr="000B4518" w:rsidRDefault="00CB2482" w:rsidP="00CB2482">
      <w:pPr>
        <w:rPr>
          <w:ins w:id="175" w:author="SB210412" w:date="2021-04-27T11:37:00Z"/>
        </w:rPr>
      </w:pPr>
      <w:ins w:id="176" w:author="SB210412" w:date="2021-04-27T11:37:00Z">
        <w:r w:rsidRPr="000B4518">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indicating that the connection is accepted or indicating that the connection is not accepted. If the connection is accepted by the originating MCPTT client, the floor control for this call continues a</w:t>
        </w:r>
        <w:r>
          <w:t>s</w:t>
        </w:r>
        <w:r w:rsidRPr="000B4518">
          <w:t xml:space="preserve"> specified in clause 6.</w:t>
        </w:r>
      </w:ins>
    </w:p>
    <w:p w:rsidR="00CB2482" w:rsidRPr="000B4518" w:rsidRDefault="00CB2482" w:rsidP="00CB2482">
      <w:pPr>
        <w:rPr>
          <w:ins w:id="177" w:author="SB210412" w:date="2021-04-27T11:37:00Z"/>
        </w:rPr>
      </w:pPr>
      <w:ins w:id="178" w:author="SB210412" w:date="2021-04-27T11:37:00Z">
        <w:r w:rsidRPr="000B4518">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indicating that the connection is accepted or indicating that the connection is not accepted. If the connection is accepted by the terminating MCPTT client, the floor control for this call continues a</w:t>
        </w:r>
        <w:r>
          <w:t>s</w:t>
        </w:r>
        <w:r w:rsidRPr="000B4518">
          <w:t xml:space="preserve"> specified in clause 6.</w:t>
        </w:r>
      </w:ins>
    </w:p>
    <w:p w:rsidR="00CB2482" w:rsidRPr="000B4518" w:rsidRDefault="00CB2482" w:rsidP="00CB2482">
      <w:pPr>
        <w:pStyle w:val="NO"/>
        <w:rPr>
          <w:ins w:id="179" w:author="SB210412" w:date="2021-04-27T11:37:00Z"/>
        </w:rPr>
      </w:pPr>
      <w:ins w:id="180" w:author="SB210412" w:date="2021-04-27T11:37:00Z">
        <w:r w:rsidRPr="000B4518">
          <w:t>NOTE:</w:t>
        </w:r>
        <w:r w:rsidRPr="000B4518">
          <w:tab/>
          <w:t>If a terminating client does not have an available pre-established session, the call setup proceeds as in on-demand call setup as specified in 3GPP TS 24.379 [2].</w:t>
        </w:r>
      </w:ins>
    </w:p>
    <w:p w:rsidR="00CB2482" w:rsidRPr="000B4518" w:rsidRDefault="00CB2482" w:rsidP="00CB2482">
      <w:pPr>
        <w:rPr>
          <w:ins w:id="181" w:author="SB210412" w:date="2021-04-27T11:37:00Z"/>
        </w:rPr>
      </w:pPr>
      <w:ins w:id="182" w:author="SB210412" w:date="2021-04-27T11:37:00Z">
        <w:r>
          <w:t>...</w:t>
        </w:r>
      </w:ins>
    </w:p>
    <w:p w:rsidR="00CB2482" w:rsidRPr="000B4518" w:rsidRDefault="00CB2482" w:rsidP="00CB2482">
      <w:pPr>
        <w:rPr>
          <w:ins w:id="183" w:author="SB210412" w:date="2021-04-27T11:37:00Z"/>
        </w:rPr>
      </w:pPr>
      <w:ins w:id="184" w:author="SB210412" w:date="2021-04-27T11:37:00Z">
        <w:r w:rsidRPr="006870A3">
          <w:t>For a private call the procedures for the originator are the same as for the originator initiating a call for a pre-arranged call setup over a pre-established session, with the difference that the recipient of the call is a private user and not a pre-arranged group.</w:t>
        </w:r>
      </w:ins>
    </w:p>
    <w:p w:rsidR="00CB2482" w:rsidRPr="000B4518" w:rsidRDefault="00CB2482" w:rsidP="00CB2482">
      <w:pPr>
        <w:rPr>
          <w:ins w:id="185" w:author="SB210412" w:date="2021-04-27T11:37:00Z"/>
        </w:rPr>
      </w:pPr>
      <w:ins w:id="186" w:author="SB210412" w:date="2021-04-27T11:37:00Z">
        <w:r w:rsidRPr="006870A3">
          <w:t>For a private call if the controlling MCPTT function as triggered by the originator initiates a call as specified in 3GPP TS 24.379 [2], the participating MCPTT function (which serves the terminating MCPTT client) sends a Connect message to the terminating MCPTT client served by the participating MCPTT function if this MCPTT client has an available pre-established session and the commencement mode is automatic. If the commencement mode is manual the terminating MCPTT client is invited using SIP procedures as specified in 3GPP TS 24.379 [2].</w:t>
        </w:r>
      </w:ins>
    </w:p>
    <w:p w:rsidR="00CB2482" w:rsidRPr="00DE6BD1" w:rsidRDefault="00CB2482" w:rsidP="00CB2482">
      <w:pPr>
        <w:rPr>
          <w:ins w:id="187" w:author="SB210412" w:date="2021-04-27T11:37:00Z"/>
        </w:rPr>
      </w:pPr>
      <w:ins w:id="188" w:author="SB210412" w:date="2021-04-27T11:37:00Z">
        <w:r w:rsidRPr="00DE6BD1">
          <w:t>[TS 24.380, clause 9.2.2.3.2]</w:t>
        </w:r>
      </w:ins>
    </w:p>
    <w:p w:rsidR="00CB2482" w:rsidRPr="00DE6BD1" w:rsidRDefault="00CB2482" w:rsidP="00CB2482">
      <w:pPr>
        <w:rPr>
          <w:ins w:id="189" w:author="SB210412" w:date="2021-04-27T11:37:00Z"/>
        </w:rPr>
      </w:pPr>
      <w:ins w:id="190" w:author="SB210412" w:date="2021-04-27T11:37:00Z">
        <w:r w:rsidRPr="00DE6BD1">
          <w:t>Upon reception of a Connect message:</w:t>
        </w:r>
      </w:ins>
    </w:p>
    <w:p w:rsidR="00CB2482" w:rsidRPr="00DE6BD1" w:rsidRDefault="00CB2482" w:rsidP="00CB2482">
      <w:pPr>
        <w:pStyle w:val="B10"/>
        <w:rPr>
          <w:ins w:id="191" w:author="SB210412" w:date="2021-04-27T11:37:00Z"/>
        </w:rPr>
      </w:pPr>
      <w:ins w:id="192" w:author="SB210412" w:date="2021-04-27T11:37:00Z">
        <w:r w:rsidRPr="00DE6BD1">
          <w:t>1.</w:t>
        </w:r>
        <w:r w:rsidRPr="00DE6BD1">
          <w:tab/>
          <w:t>if the MCPTT client accepts the incoming call the MCPTT client:</w:t>
        </w:r>
      </w:ins>
    </w:p>
    <w:p w:rsidR="00CB2482" w:rsidRPr="00DE6BD1" w:rsidRDefault="00CB2482" w:rsidP="00CB2482">
      <w:pPr>
        <w:pStyle w:val="B2"/>
        <w:rPr>
          <w:ins w:id="193" w:author="SB210412" w:date="2021-04-27T11:37:00Z"/>
        </w:rPr>
      </w:pPr>
      <w:ins w:id="194" w:author="SB210412" w:date="2021-04-27T11:37:00Z">
        <w:r w:rsidRPr="00DE6BD1">
          <w:lastRenderedPageBreak/>
          <w:t>a.</w:t>
        </w:r>
        <w:r w:rsidRPr="00DE6BD1">
          <w:tab/>
          <w:t>shall send the Acknowledgement message with Reason Code field set to 'Accepted';</w:t>
        </w:r>
      </w:ins>
    </w:p>
    <w:p w:rsidR="00CB2482" w:rsidRPr="00DE6BD1" w:rsidRDefault="00CB2482" w:rsidP="00CB2482">
      <w:pPr>
        <w:pStyle w:val="B2"/>
        <w:rPr>
          <w:ins w:id="195" w:author="SB210412" w:date="2021-04-27T11:37:00Z"/>
        </w:rPr>
      </w:pPr>
      <w:ins w:id="196" w:author="SB210412" w:date="2021-04-27T11:37:00Z">
        <w:r w:rsidRPr="00DE6BD1">
          <w:t>b.</w:t>
        </w:r>
        <w:r w:rsidRPr="00DE6BD1">
          <w:tab/>
          <w:t>shall use only the media streams of the pre-established session which are indicated as used in the associated call session Media Streams field, if the Connect contains a Media Streams field;</w:t>
        </w:r>
      </w:ins>
    </w:p>
    <w:p w:rsidR="000004EA" w:rsidRPr="000B4518" w:rsidRDefault="000004EA" w:rsidP="000004EA">
      <w:pPr>
        <w:pStyle w:val="B2"/>
        <w:rPr>
          <w:ins w:id="197" w:author="SB210511" w:date="2021-05-20T10:36:00Z"/>
        </w:rPr>
      </w:pPr>
      <w:ins w:id="198" w:author="SB210511" w:date="2021-05-20T10:36:00Z">
        <w:r w:rsidRPr="000004EA">
          <w:rPr>
            <w:highlight w:val="yellow"/>
          </w:rPr>
          <w:t>c.</w:t>
        </w:r>
        <w:r w:rsidRPr="000004EA">
          <w:rPr>
            <w:highlight w:val="yellow"/>
          </w:rPr>
          <w:tab/>
          <w:t>shall create an instance of the 'Floor participant state transition diagram for basic operation' as specified in subclause 6.2.4; and</w:t>
        </w:r>
      </w:ins>
    </w:p>
    <w:p w:rsidR="00CB2482" w:rsidRPr="00DE6BD1" w:rsidRDefault="00CB2482" w:rsidP="00CB2482">
      <w:pPr>
        <w:pStyle w:val="B2"/>
        <w:rPr>
          <w:ins w:id="199" w:author="SB210412" w:date="2021-04-27T11:37:00Z"/>
        </w:rPr>
      </w:pPr>
      <w:ins w:id="200" w:author="SB210412" w:date="2021-04-27T11:37:00Z">
        <w:r w:rsidRPr="00DE6BD1">
          <w:t>d. shall enter the 'U: Pre-established session in use' state; or</w:t>
        </w:r>
      </w:ins>
    </w:p>
    <w:p w:rsidR="00CB2482" w:rsidRPr="00DE6BD1" w:rsidRDefault="00CB2482" w:rsidP="00CB2482">
      <w:pPr>
        <w:pStyle w:val="H6"/>
        <w:rPr>
          <w:ins w:id="201" w:author="SB210412" w:date="2021-04-27T11:37:00Z"/>
        </w:rPr>
      </w:pPr>
      <w:ins w:id="202" w:author="SB210412" w:date="2021-04-27T11:37:00Z">
        <w:r>
          <w:t>6.2.23</w:t>
        </w:r>
        <w:r w:rsidRPr="00DE6BD1">
          <w:t>.3</w:t>
        </w:r>
        <w:r w:rsidRPr="00DE6BD1">
          <w:tab/>
          <w:t>Test description</w:t>
        </w:r>
      </w:ins>
    </w:p>
    <w:p w:rsidR="00CB2482" w:rsidRPr="00DE6BD1" w:rsidRDefault="00CB2482" w:rsidP="00CB2482">
      <w:pPr>
        <w:pStyle w:val="H6"/>
        <w:rPr>
          <w:ins w:id="203" w:author="SB210412" w:date="2021-04-27T11:37:00Z"/>
        </w:rPr>
      </w:pPr>
      <w:ins w:id="204" w:author="SB210412" w:date="2021-04-27T11:37:00Z">
        <w:r>
          <w:t>6.2.23</w:t>
        </w:r>
        <w:r w:rsidRPr="00DE6BD1">
          <w:t>.3.1</w:t>
        </w:r>
        <w:r w:rsidRPr="00DE6BD1">
          <w:tab/>
          <w:t>Pre-test conditions</w:t>
        </w:r>
      </w:ins>
    </w:p>
    <w:p w:rsidR="00CB2482" w:rsidRPr="00DE6BD1" w:rsidRDefault="00CB2482" w:rsidP="00CB2482">
      <w:pPr>
        <w:pStyle w:val="H6"/>
        <w:rPr>
          <w:ins w:id="205" w:author="SB210412" w:date="2021-04-27T11:37:00Z"/>
        </w:rPr>
      </w:pPr>
      <w:ins w:id="206" w:author="SB210412" w:date="2021-04-27T11:37:00Z">
        <w:r w:rsidRPr="00DE6BD1">
          <w:t>System Simulator:</w:t>
        </w:r>
      </w:ins>
    </w:p>
    <w:p w:rsidR="00CB2482" w:rsidRPr="00DE6BD1" w:rsidRDefault="00CB2482" w:rsidP="00CB2482">
      <w:pPr>
        <w:pStyle w:val="B10"/>
        <w:rPr>
          <w:ins w:id="207" w:author="SB210412" w:date="2021-04-27T11:37:00Z"/>
        </w:rPr>
      </w:pPr>
      <w:ins w:id="208" w:author="SB210412" w:date="2021-04-27T11:37:00Z">
        <w:r w:rsidRPr="00DE6BD1">
          <w:t>-</w:t>
        </w:r>
        <w:r w:rsidRPr="00DE6BD1">
          <w:tab/>
          <w:t>SS (MCPTT server)</w:t>
        </w:r>
      </w:ins>
    </w:p>
    <w:p w:rsidR="00CB2482" w:rsidRPr="00DE6BD1" w:rsidRDefault="00CB2482" w:rsidP="00CB2482">
      <w:pPr>
        <w:pStyle w:val="B10"/>
        <w:rPr>
          <w:ins w:id="209" w:author="SB210412" w:date="2021-04-27T11:37:00Z"/>
        </w:rPr>
      </w:pPr>
      <w:ins w:id="210" w:author="SB210412" w:date="2021-04-27T11:37:00Z">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rsidR="00CB2482" w:rsidRPr="00DE6BD1" w:rsidRDefault="00CB2482" w:rsidP="00CB2482">
      <w:pPr>
        <w:pStyle w:val="H6"/>
        <w:rPr>
          <w:ins w:id="211" w:author="SB210412" w:date="2021-04-27T11:37:00Z"/>
        </w:rPr>
      </w:pPr>
      <w:ins w:id="212" w:author="SB210412" w:date="2021-04-27T11:37:00Z">
        <w:r w:rsidRPr="00DE6BD1">
          <w:t>IUT:</w:t>
        </w:r>
      </w:ins>
    </w:p>
    <w:p w:rsidR="00CB2482" w:rsidRPr="00DE6BD1" w:rsidRDefault="00CB2482" w:rsidP="00CB2482">
      <w:pPr>
        <w:pStyle w:val="B10"/>
        <w:rPr>
          <w:ins w:id="213" w:author="SB210412" w:date="2021-04-27T11:37:00Z"/>
        </w:rPr>
      </w:pPr>
      <w:ins w:id="214" w:author="SB210412" w:date="2021-04-27T11:37:00Z">
        <w:r w:rsidRPr="00DE6BD1">
          <w:t>-</w:t>
        </w:r>
        <w:r w:rsidRPr="00DE6BD1">
          <w:tab/>
          <w:t>UE (MCPTT client)</w:t>
        </w:r>
      </w:ins>
    </w:p>
    <w:p w:rsidR="00CB2482" w:rsidRPr="00DE6BD1" w:rsidRDefault="00CB2482" w:rsidP="00CB2482">
      <w:pPr>
        <w:pStyle w:val="B10"/>
        <w:rPr>
          <w:ins w:id="215" w:author="SB210412" w:date="2021-04-27T11:37:00Z"/>
        </w:rPr>
      </w:pPr>
      <w:ins w:id="216" w:author="SB210412" w:date="2021-04-27T11:37:00Z">
        <w:r w:rsidRPr="00DE6BD1">
          <w:t>-</w:t>
        </w:r>
        <w:r w:rsidRPr="00DE6BD1">
          <w:tab/>
          <w:t>The test USIM set as defined in TS 36.579-1 [2], subclause 5.5.10 is inserted.</w:t>
        </w:r>
      </w:ins>
    </w:p>
    <w:p w:rsidR="00CB2482" w:rsidRPr="00DE6BD1" w:rsidRDefault="00CB2482" w:rsidP="00CB2482">
      <w:pPr>
        <w:pStyle w:val="H6"/>
        <w:rPr>
          <w:ins w:id="217" w:author="SB210412" w:date="2021-04-27T11:37:00Z"/>
        </w:rPr>
      </w:pPr>
      <w:ins w:id="218" w:author="SB210412" w:date="2021-04-27T11:37:00Z">
        <w:r w:rsidRPr="00DE6BD1">
          <w:t>Preamble:</w:t>
        </w:r>
      </w:ins>
    </w:p>
    <w:p w:rsidR="00CB2482" w:rsidRPr="00DE6BD1" w:rsidRDefault="00CB2482" w:rsidP="00CB2482">
      <w:pPr>
        <w:pStyle w:val="B10"/>
        <w:rPr>
          <w:ins w:id="219" w:author="SB210412" w:date="2021-04-27T11:37:00Z"/>
        </w:rPr>
      </w:pPr>
      <w:ins w:id="220" w:author="SB210412" w:date="2021-04-27T11:37:00Z">
        <w:r w:rsidRPr="00DE6BD1">
          <w:t>-</w:t>
        </w:r>
        <w:r w:rsidRPr="00DE6BD1">
          <w:tab/>
          <w:t>The UE has performed the Generic Test Procedure for MCPTT UE registration as specified in TS 36.579-1 [2], subclause 5.4.2.</w:t>
        </w:r>
      </w:ins>
    </w:p>
    <w:p w:rsidR="00CB2482" w:rsidRPr="00DE6BD1" w:rsidRDefault="00CB2482" w:rsidP="00CB2482">
      <w:pPr>
        <w:pStyle w:val="B10"/>
        <w:rPr>
          <w:ins w:id="221" w:author="SB210412" w:date="2021-04-27T11:37:00Z"/>
        </w:rPr>
      </w:pPr>
      <w:ins w:id="222" w:author="SB210412" w:date="2021-04-27T11:37:00Z">
        <w:r w:rsidRPr="00DE6BD1">
          <w:t>-</w:t>
        </w:r>
        <w:r w:rsidRPr="00DE6BD1">
          <w:tab/>
          <w:t>The MCPTT User performs the Generic Test Procedure for MCPTT Authorization/Configuration and Key Generation as specified in TS 36.579-1 [2], subclause 5.3.2.</w:t>
        </w:r>
      </w:ins>
    </w:p>
    <w:p w:rsidR="00CB2482" w:rsidRPr="00DE6BD1" w:rsidRDefault="00CB2482" w:rsidP="00CB2482">
      <w:pPr>
        <w:pStyle w:val="B2"/>
        <w:rPr>
          <w:ins w:id="223" w:author="SB210412" w:date="2021-04-27T11:37:00Z"/>
        </w:rPr>
      </w:pPr>
      <w:ins w:id="224" w:author="SB210412" w:date="2021-04-27T11:37:00Z">
        <w:r w:rsidRPr="00DE6BD1">
          <w:t>-</w:t>
        </w:r>
        <w:r w:rsidRPr="00DE6BD1">
          <w:tab/>
          <w:t xml:space="preserve">The MCPTT User is authorized to </w:t>
        </w:r>
        <w:r w:rsidRPr="00847E44">
          <w:rPr>
            <w:rFonts w:hint="eastAsia"/>
            <w:lang w:eastAsia="ko-KR"/>
          </w:rPr>
          <w:t>participate in private calls</w:t>
        </w:r>
        <w:r>
          <w:t xml:space="preserve">: the </w:t>
        </w:r>
        <w:r w:rsidRPr="00847E44">
          <w:t>&lt;allow-private-call-participation&gt;</w:t>
        </w:r>
        <w:r w:rsidRPr="00AF6E77">
          <w:rPr>
            <w:lang w:eastAsia="ko-KR"/>
          </w:rPr>
          <w:t xml:space="preserve"> element of the &lt;ruleset&gt; element </w:t>
        </w:r>
        <w:r w:rsidRPr="00DE6BD1">
          <w:t>is present in the MCPTT user profile document and is set to "true"</w:t>
        </w:r>
        <w:r>
          <w:t>.</w:t>
        </w:r>
      </w:ins>
    </w:p>
    <w:p w:rsidR="00CB2482" w:rsidRPr="00DE6BD1" w:rsidRDefault="00CB2482" w:rsidP="00CB2482">
      <w:pPr>
        <w:pStyle w:val="B10"/>
        <w:rPr>
          <w:ins w:id="225" w:author="SB210412" w:date="2021-04-27T11:37:00Z"/>
        </w:rPr>
      </w:pPr>
      <w:ins w:id="226" w:author="SB210412" w:date="2021-04-27T11:37:00Z">
        <w:r w:rsidRPr="00DE6BD1">
          <w:t>-</w:t>
        </w:r>
        <w:r w:rsidRPr="00DE6BD1">
          <w:tab/>
          <w:t>The MCPTT User performs the Generic Test Procedure for MCPTT pre-established session establishment CO as specified in TS 36.579-1 [2], subclause 5.3.3.</w:t>
        </w:r>
      </w:ins>
    </w:p>
    <w:p w:rsidR="00CB2482" w:rsidRPr="00DE6BD1" w:rsidRDefault="00CB2482" w:rsidP="00CB2482">
      <w:pPr>
        <w:pStyle w:val="B10"/>
        <w:rPr>
          <w:ins w:id="227" w:author="SB210412" w:date="2021-04-27T11:37:00Z"/>
        </w:rPr>
      </w:pPr>
      <w:ins w:id="228" w:author="SB210412" w:date="2021-04-27T11:37:00Z">
        <w:r w:rsidRPr="00DE6BD1">
          <w:t>-</w:t>
        </w:r>
        <w:r w:rsidRPr="00DE6BD1">
          <w:tab/>
          <w:t>UE States at the end of the preamble</w:t>
        </w:r>
      </w:ins>
    </w:p>
    <w:p w:rsidR="00CB2482" w:rsidRPr="00DE6BD1" w:rsidRDefault="00CB2482" w:rsidP="00CB2482">
      <w:pPr>
        <w:pStyle w:val="B2"/>
        <w:rPr>
          <w:ins w:id="229" w:author="SB210412" w:date="2021-04-27T11:37:00Z"/>
        </w:rPr>
      </w:pPr>
      <w:ins w:id="230" w:author="SB210412" w:date="2021-04-27T11:37:00Z">
        <w:r w:rsidRPr="00DE6BD1">
          <w:t>-</w:t>
        </w:r>
        <w:r w:rsidRPr="00DE6BD1">
          <w:tab/>
          <w:t>The UE is in E-UTRA Registered, Idle Mode state.</w:t>
        </w:r>
      </w:ins>
    </w:p>
    <w:p w:rsidR="00CB2482" w:rsidRPr="00DE6BD1" w:rsidRDefault="00CB2482" w:rsidP="00CB2482">
      <w:pPr>
        <w:pStyle w:val="B2"/>
        <w:rPr>
          <w:ins w:id="231" w:author="SB210412" w:date="2021-04-27T11:37:00Z"/>
        </w:rPr>
      </w:pPr>
      <w:ins w:id="232" w:author="SB210412" w:date="2021-04-27T11:37:00Z">
        <w:r w:rsidRPr="00DE6BD1">
          <w:t>-</w:t>
        </w:r>
        <w:r w:rsidRPr="00DE6BD1">
          <w:tab/>
          <w:t>The MCPTT Client Application has been activated and User has registered-in as the MCPTT User with the Server as active user at the Client.</w:t>
        </w:r>
      </w:ins>
    </w:p>
    <w:p w:rsidR="00CB2482" w:rsidRPr="00DE6BD1" w:rsidRDefault="00CB2482" w:rsidP="00CB2482">
      <w:pPr>
        <w:pStyle w:val="H6"/>
        <w:rPr>
          <w:ins w:id="233" w:author="SB210412" w:date="2021-04-27T11:37:00Z"/>
        </w:rPr>
      </w:pPr>
      <w:ins w:id="234" w:author="SB210412" w:date="2021-04-27T11:37:00Z">
        <w:r>
          <w:lastRenderedPageBreak/>
          <w:t>6.2.23</w:t>
        </w:r>
        <w:r w:rsidRPr="00DE6BD1">
          <w:t>.3.2</w:t>
        </w:r>
        <w:r w:rsidRPr="00DE6BD1">
          <w:tab/>
          <w:t>Test procedure sequence</w:t>
        </w:r>
      </w:ins>
    </w:p>
    <w:p w:rsidR="00CB2482" w:rsidRPr="00DE6BD1" w:rsidRDefault="00CB2482" w:rsidP="00CB2482">
      <w:pPr>
        <w:pStyle w:val="TH"/>
        <w:rPr>
          <w:ins w:id="235" w:author="SB210412" w:date="2021-04-27T11:37:00Z"/>
        </w:rPr>
      </w:pPr>
      <w:ins w:id="236" w:author="SB210412" w:date="2021-04-27T11:37:00Z">
        <w:r w:rsidRPr="00DE6BD1">
          <w:t xml:space="preserve">Table </w:t>
        </w:r>
        <w:r>
          <w:t>6.2.23</w:t>
        </w:r>
        <w:r w:rsidRPr="00DE6BD1">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B2482" w:rsidRPr="00DE6BD1" w:rsidTr="004F2414">
        <w:trPr>
          <w:ins w:id="237" w:author="SB210412" w:date="2021-04-27T11:37:00Z"/>
        </w:trPr>
        <w:tc>
          <w:tcPr>
            <w:tcW w:w="534" w:type="dxa"/>
            <w:tcBorders>
              <w:bottom w:val="nil"/>
            </w:tcBorders>
            <w:shd w:val="clear" w:color="auto" w:fill="auto"/>
          </w:tcPr>
          <w:p w:rsidR="00CB2482" w:rsidRPr="00DE6BD1" w:rsidRDefault="00CB2482" w:rsidP="004F2414">
            <w:pPr>
              <w:pStyle w:val="TAH"/>
              <w:rPr>
                <w:ins w:id="238" w:author="SB210412" w:date="2021-04-27T11:37:00Z"/>
              </w:rPr>
            </w:pPr>
            <w:ins w:id="239" w:author="SB210412" w:date="2021-04-27T11:37:00Z">
              <w:r w:rsidRPr="00DE6BD1">
                <w:t>St</w:t>
              </w:r>
            </w:ins>
          </w:p>
        </w:tc>
        <w:tc>
          <w:tcPr>
            <w:tcW w:w="3968" w:type="dxa"/>
            <w:tcBorders>
              <w:bottom w:val="nil"/>
            </w:tcBorders>
            <w:shd w:val="clear" w:color="auto" w:fill="auto"/>
          </w:tcPr>
          <w:p w:rsidR="00CB2482" w:rsidRPr="00DE6BD1" w:rsidRDefault="00CB2482" w:rsidP="004F2414">
            <w:pPr>
              <w:pStyle w:val="TAH"/>
              <w:rPr>
                <w:ins w:id="240" w:author="SB210412" w:date="2021-04-27T11:37:00Z"/>
              </w:rPr>
            </w:pPr>
            <w:ins w:id="241" w:author="SB210412" w:date="2021-04-27T11:37:00Z">
              <w:r w:rsidRPr="00DE6BD1">
                <w:t>Procedure</w:t>
              </w:r>
            </w:ins>
          </w:p>
        </w:tc>
        <w:tc>
          <w:tcPr>
            <w:tcW w:w="3686" w:type="dxa"/>
            <w:gridSpan w:val="2"/>
            <w:shd w:val="clear" w:color="auto" w:fill="auto"/>
          </w:tcPr>
          <w:p w:rsidR="00CB2482" w:rsidRPr="00DE6BD1" w:rsidRDefault="00CB2482" w:rsidP="004F2414">
            <w:pPr>
              <w:pStyle w:val="TAH"/>
              <w:rPr>
                <w:ins w:id="242" w:author="SB210412" w:date="2021-04-27T11:37:00Z"/>
              </w:rPr>
            </w:pPr>
            <w:ins w:id="243" w:author="SB210412" w:date="2021-04-27T11:37:00Z">
              <w:r w:rsidRPr="00DE6BD1">
                <w:t>Message Sequence</w:t>
              </w:r>
            </w:ins>
          </w:p>
        </w:tc>
        <w:tc>
          <w:tcPr>
            <w:tcW w:w="565" w:type="dxa"/>
            <w:tcBorders>
              <w:bottom w:val="nil"/>
            </w:tcBorders>
            <w:shd w:val="clear" w:color="auto" w:fill="auto"/>
          </w:tcPr>
          <w:p w:rsidR="00CB2482" w:rsidRPr="00DE6BD1" w:rsidRDefault="00CB2482" w:rsidP="004F2414">
            <w:pPr>
              <w:pStyle w:val="TAH"/>
              <w:rPr>
                <w:ins w:id="244" w:author="SB210412" w:date="2021-04-27T11:37:00Z"/>
              </w:rPr>
            </w:pPr>
            <w:ins w:id="245" w:author="SB210412" w:date="2021-04-27T11:37:00Z">
              <w:r w:rsidRPr="00DE6BD1">
                <w:t>TP</w:t>
              </w:r>
            </w:ins>
          </w:p>
        </w:tc>
        <w:tc>
          <w:tcPr>
            <w:tcW w:w="850" w:type="dxa"/>
            <w:tcBorders>
              <w:bottom w:val="nil"/>
            </w:tcBorders>
            <w:shd w:val="clear" w:color="auto" w:fill="auto"/>
          </w:tcPr>
          <w:p w:rsidR="00CB2482" w:rsidRPr="00DE6BD1" w:rsidRDefault="00CB2482" w:rsidP="004F2414">
            <w:pPr>
              <w:pStyle w:val="TAH"/>
              <w:rPr>
                <w:ins w:id="246" w:author="SB210412" w:date="2021-04-27T11:37:00Z"/>
              </w:rPr>
            </w:pPr>
            <w:ins w:id="247" w:author="SB210412" w:date="2021-04-27T11:37:00Z">
              <w:r w:rsidRPr="00DE6BD1">
                <w:t>Verdict</w:t>
              </w:r>
            </w:ins>
          </w:p>
        </w:tc>
      </w:tr>
      <w:tr w:rsidR="00CB2482" w:rsidRPr="00DE6BD1" w:rsidTr="004F2414">
        <w:trPr>
          <w:ins w:id="248" w:author="SB210412" w:date="2021-04-27T11:37:00Z"/>
        </w:trPr>
        <w:tc>
          <w:tcPr>
            <w:tcW w:w="534" w:type="dxa"/>
            <w:tcBorders>
              <w:top w:val="nil"/>
            </w:tcBorders>
            <w:shd w:val="clear" w:color="auto" w:fill="auto"/>
          </w:tcPr>
          <w:p w:rsidR="00CB2482" w:rsidRPr="00DE6BD1" w:rsidRDefault="00CB2482" w:rsidP="004F2414">
            <w:pPr>
              <w:pStyle w:val="TAH"/>
              <w:rPr>
                <w:ins w:id="249" w:author="SB210412" w:date="2021-04-27T11:37:00Z"/>
              </w:rPr>
            </w:pPr>
          </w:p>
        </w:tc>
        <w:tc>
          <w:tcPr>
            <w:tcW w:w="3968" w:type="dxa"/>
            <w:tcBorders>
              <w:top w:val="nil"/>
            </w:tcBorders>
            <w:shd w:val="clear" w:color="auto" w:fill="auto"/>
          </w:tcPr>
          <w:p w:rsidR="00CB2482" w:rsidRPr="00DE6BD1" w:rsidRDefault="00CB2482" w:rsidP="004F2414">
            <w:pPr>
              <w:pStyle w:val="TAH"/>
              <w:rPr>
                <w:ins w:id="250" w:author="SB210412" w:date="2021-04-27T11:37:00Z"/>
              </w:rPr>
            </w:pPr>
          </w:p>
        </w:tc>
        <w:tc>
          <w:tcPr>
            <w:tcW w:w="708" w:type="dxa"/>
            <w:shd w:val="clear" w:color="auto" w:fill="auto"/>
          </w:tcPr>
          <w:p w:rsidR="00CB2482" w:rsidRPr="00DE6BD1" w:rsidRDefault="00CB2482" w:rsidP="004F2414">
            <w:pPr>
              <w:pStyle w:val="TAH"/>
              <w:rPr>
                <w:ins w:id="251" w:author="SB210412" w:date="2021-04-27T11:37:00Z"/>
              </w:rPr>
            </w:pPr>
            <w:ins w:id="252" w:author="SB210412" w:date="2021-04-27T11:37:00Z">
              <w:r w:rsidRPr="00DE6BD1">
                <w:t>U - S</w:t>
              </w:r>
            </w:ins>
          </w:p>
        </w:tc>
        <w:tc>
          <w:tcPr>
            <w:tcW w:w="2978" w:type="dxa"/>
            <w:shd w:val="clear" w:color="auto" w:fill="auto"/>
          </w:tcPr>
          <w:p w:rsidR="00CB2482" w:rsidRPr="00DE6BD1" w:rsidRDefault="00CB2482" w:rsidP="004F2414">
            <w:pPr>
              <w:pStyle w:val="TAH"/>
              <w:rPr>
                <w:ins w:id="253" w:author="SB210412" w:date="2021-04-27T11:37:00Z"/>
              </w:rPr>
            </w:pPr>
            <w:ins w:id="254" w:author="SB210412" w:date="2021-04-27T11:37:00Z">
              <w:r w:rsidRPr="00DE6BD1">
                <w:t>Message</w:t>
              </w:r>
            </w:ins>
          </w:p>
        </w:tc>
        <w:tc>
          <w:tcPr>
            <w:tcW w:w="565" w:type="dxa"/>
            <w:tcBorders>
              <w:top w:val="nil"/>
            </w:tcBorders>
            <w:shd w:val="clear" w:color="auto" w:fill="auto"/>
          </w:tcPr>
          <w:p w:rsidR="00CB2482" w:rsidRPr="00DE6BD1" w:rsidRDefault="00CB2482" w:rsidP="004F2414">
            <w:pPr>
              <w:pStyle w:val="TAH"/>
              <w:rPr>
                <w:ins w:id="255" w:author="SB210412" w:date="2021-04-27T11:37:00Z"/>
              </w:rPr>
            </w:pPr>
          </w:p>
        </w:tc>
        <w:tc>
          <w:tcPr>
            <w:tcW w:w="850" w:type="dxa"/>
            <w:tcBorders>
              <w:top w:val="nil"/>
            </w:tcBorders>
            <w:shd w:val="clear" w:color="auto" w:fill="auto"/>
          </w:tcPr>
          <w:p w:rsidR="00CB2482" w:rsidRPr="00DE6BD1" w:rsidRDefault="00CB2482" w:rsidP="004F2414">
            <w:pPr>
              <w:pStyle w:val="TAH"/>
              <w:rPr>
                <w:ins w:id="256" w:author="SB210412" w:date="2021-04-27T11:37:00Z"/>
              </w:rPr>
            </w:pPr>
          </w:p>
        </w:tc>
      </w:tr>
      <w:tr w:rsidR="00CB2482" w:rsidRPr="00DE6BD1" w:rsidTr="004F2414">
        <w:trPr>
          <w:ins w:id="257" w:author="SB210412" w:date="2021-04-27T11:37:00Z"/>
        </w:trPr>
        <w:tc>
          <w:tcPr>
            <w:tcW w:w="534" w:type="dxa"/>
            <w:shd w:val="clear" w:color="auto" w:fill="auto"/>
          </w:tcPr>
          <w:p w:rsidR="00CB2482" w:rsidRPr="00DE6BD1" w:rsidRDefault="00CB2482" w:rsidP="004F2414">
            <w:pPr>
              <w:pStyle w:val="TAC"/>
              <w:rPr>
                <w:ins w:id="258" w:author="SB210412" w:date="2021-04-27T11:37:00Z"/>
              </w:rPr>
            </w:pPr>
            <w:ins w:id="259" w:author="SB210412" w:date="2021-04-27T11:37:00Z">
              <w:r w:rsidRPr="00DE6BD1">
                <w:t>1</w:t>
              </w:r>
            </w:ins>
          </w:p>
        </w:tc>
        <w:tc>
          <w:tcPr>
            <w:tcW w:w="3968" w:type="dxa"/>
            <w:shd w:val="clear" w:color="auto" w:fill="auto"/>
          </w:tcPr>
          <w:p w:rsidR="00CB2482" w:rsidRPr="00DE6BD1" w:rsidRDefault="00CB2482" w:rsidP="004F2414">
            <w:pPr>
              <w:pStyle w:val="TAL"/>
              <w:rPr>
                <w:ins w:id="260" w:author="SB210412" w:date="2021-04-27T11:37:00Z"/>
              </w:rPr>
            </w:pPr>
            <w:ins w:id="261" w:author="SB210412" w:date="2021-04-27T11:37:00Z">
              <w:r w:rsidRPr="00DE6BD1">
                <w:t>Check: Does the UE (</w:t>
              </w:r>
              <w:r w:rsidRPr="00DE6BD1">
                <w:rPr>
                  <w:lang w:eastAsia="ko-KR"/>
                </w:rPr>
                <w:t>MCPTT</w:t>
              </w:r>
              <w:r>
                <w:rPr>
                  <w:lang w:eastAsia="ko-KR"/>
                </w:rPr>
                <w:t xml:space="preserve"> client) successfully complete the</w:t>
              </w:r>
              <w:r w:rsidRPr="00DE6BD1">
                <w:rPr>
                  <w:lang w:eastAsia="ko-KR"/>
                </w:rPr>
                <w:t xml:space="preserve"> CT </w:t>
              </w:r>
              <w:r w:rsidRPr="00DE6BD1">
                <w:t xml:space="preserve">MCPTT </w:t>
              </w:r>
              <w:r w:rsidRPr="0012712B">
                <w:t>private call establishment, manual commencement</w:t>
              </w:r>
              <w:r>
                <w:t xml:space="preserve">, </w:t>
              </w:r>
              <w:r w:rsidRPr="00DE6BD1">
                <w:rPr>
                  <w:lang w:eastAsia="zh-CN"/>
                </w:rPr>
                <w:t xml:space="preserve">as per the step sequence specified in TS 36.579-1 [2], subclause </w:t>
              </w:r>
              <w:r w:rsidRPr="00DE6BD1">
                <w:t>5.3.6</w:t>
              </w:r>
              <w:r>
                <w:t xml:space="preserve"> with the exception that the SS requests First-to-answer call in the SIP INVITE message</w:t>
              </w:r>
              <w:r>
                <w:rPr>
                  <w:lang w:eastAsia="ko-KR"/>
                </w:rPr>
                <w:t>?</w:t>
              </w:r>
            </w:ins>
          </w:p>
        </w:tc>
        <w:tc>
          <w:tcPr>
            <w:tcW w:w="708" w:type="dxa"/>
            <w:shd w:val="clear" w:color="auto" w:fill="auto"/>
          </w:tcPr>
          <w:p w:rsidR="00CB2482" w:rsidRPr="00DE6BD1" w:rsidRDefault="00CB2482" w:rsidP="004F2414">
            <w:pPr>
              <w:pStyle w:val="TAC"/>
              <w:rPr>
                <w:ins w:id="262" w:author="SB210412" w:date="2021-04-27T11:37:00Z"/>
              </w:rPr>
            </w:pPr>
            <w:ins w:id="263" w:author="SB210412" w:date="2021-04-27T11:37:00Z">
              <w:r w:rsidRPr="00DE6BD1">
                <w:t>-</w:t>
              </w:r>
            </w:ins>
          </w:p>
        </w:tc>
        <w:tc>
          <w:tcPr>
            <w:tcW w:w="2978" w:type="dxa"/>
            <w:shd w:val="clear" w:color="auto" w:fill="auto"/>
          </w:tcPr>
          <w:p w:rsidR="00CB2482" w:rsidRPr="00DE6BD1" w:rsidRDefault="00CB2482" w:rsidP="004F2414">
            <w:pPr>
              <w:pStyle w:val="TAL"/>
              <w:rPr>
                <w:ins w:id="264" w:author="SB210412" w:date="2021-04-27T11:37:00Z"/>
              </w:rPr>
            </w:pPr>
            <w:ins w:id="265" w:author="SB210412" w:date="2021-04-27T11:37:00Z">
              <w:r w:rsidRPr="00DE6BD1">
                <w:t>-</w:t>
              </w:r>
            </w:ins>
          </w:p>
        </w:tc>
        <w:tc>
          <w:tcPr>
            <w:tcW w:w="565" w:type="dxa"/>
            <w:shd w:val="clear" w:color="auto" w:fill="auto"/>
          </w:tcPr>
          <w:p w:rsidR="00CB2482" w:rsidRPr="00DE6BD1" w:rsidRDefault="00CB2482" w:rsidP="004F2414">
            <w:pPr>
              <w:pStyle w:val="TAC"/>
              <w:rPr>
                <w:ins w:id="266" w:author="SB210412" w:date="2021-04-27T11:37:00Z"/>
              </w:rPr>
            </w:pPr>
            <w:ins w:id="267" w:author="SB210412" w:date="2021-04-27T11:37:00Z">
              <w:r w:rsidRPr="00DE6BD1">
                <w:t>1</w:t>
              </w:r>
            </w:ins>
          </w:p>
        </w:tc>
        <w:tc>
          <w:tcPr>
            <w:tcW w:w="850" w:type="dxa"/>
            <w:shd w:val="clear" w:color="auto" w:fill="auto"/>
          </w:tcPr>
          <w:p w:rsidR="00CB2482" w:rsidRPr="00DE6BD1" w:rsidRDefault="00CB2482" w:rsidP="004F2414">
            <w:pPr>
              <w:pStyle w:val="TAC"/>
              <w:rPr>
                <w:ins w:id="268" w:author="SB210412" w:date="2021-04-27T11:37:00Z"/>
              </w:rPr>
            </w:pPr>
            <w:ins w:id="269" w:author="SB210412" w:date="2021-04-27T11:37:00Z">
              <w:r w:rsidRPr="00DE6BD1">
                <w:t>-</w:t>
              </w:r>
            </w:ins>
          </w:p>
        </w:tc>
      </w:tr>
      <w:tr w:rsidR="00CB2482" w:rsidRPr="00DE6BD1" w:rsidTr="004F2414">
        <w:trPr>
          <w:ins w:id="270" w:author="SB210412" w:date="2021-04-27T11:37:00Z"/>
        </w:trPr>
        <w:tc>
          <w:tcPr>
            <w:tcW w:w="534" w:type="dxa"/>
            <w:shd w:val="clear" w:color="auto" w:fill="auto"/>
          </w:tcPr>
          <w:p w:rsidR="00CB2482" w:rsidRPr="00DE6BD1" w:rsidRDefault="00CB2482" w:rsidP="004F2414">
            <w:pPr>
              <w:pStyle w:val="TAC"/>
              <w:rPr>
                <w:ins w:id="271" w:author="SB210412" w:date="2021-04-27T11:37:00Z"/>
              </w:rPr>
            </w:pPr>
            <w:ins w:id="272" w:author="SB210412" w:date="2021-04-27T11:37:00Z">
              <w:r>
                <w:t>2</w:t>
              </w:r>
            </w:ins>
          </w:p>
        </w:tc>
        <w:tc>
          <w:tcPr>
            <w:tcW w:w="3968" w:type="dxa"/>
            <w:shd w:val="clear" w:color="auto" w:fill="auto"/>
          </w:tcPr>
          <w:p w:rsidR="00CB2482" w:rsidRDefault="00CB2482" w:rsidP="004F2414">
            <w:pPr>
              <w:pStyle w:val="TAL"/>
              <w:rPr>
                <w:ins w:id="273" w:author="SB210412" w:date="2021-04-27T11:37:00Z"/>
              </w:rPr>
            </w:pPr>
            <w:ins w:id="274" w:author="SB210412" w:date="2021-04-27T11:37:00Z">
              <w:r w:rsidRPr="00DE6BD1">
                <w:t>The SS (MCPTT server) sends a Connect message.</w:t>
              </w:r>
            </w:ins>
          </w:p>
          <w:p w:rsidR="00CB2482" w:rsidRPr="00DE6BD1" w:rsidRDefault="00CB2482" w:rsidP="004F2414">
            <w:pPr>
              <w:pStyle w:val="TAL"/>
              <w:rPr>
                <w:ins w:id="275" w:author="SB210412" w:date="2021-04-27T11:37:00Z"/>
              </w:rPr>
            </w:pPr>
            <w:ins w:id="276" w:author="SB210412" w:date="2021-04-27T11:37:00Z">
              <w:r>
                <w:t>(NOTE 1)</w:t>
              </w:r>
            </w:ins>
          </w:p>
        </w:tc>
        <w:tc>
          <w:tcPr>
            <w:tcW w:w="708" w:type="dxa"/>
            <w:shd w:val="clear" w:color="auto" w:fill="auto"/>
          </w:tcPr>
          <w:p w:rsidR="00CB2482" w:rsidRPr="00DE6BD1" w:rsidRDefault="00CB2482" w:rsidP="004F2414">
            <w:pPr>
              <w:pStyle w:val="TAC"/>
              <w:rPr>
                <w:ins w:id="277" w:author="SB210412" w:date="2021-04-27T11:37:00Z"/>
              </w:rPr>
            </w:pPr>
            <w:ins w:id="278" w:author="SB210412" w:date="2021-04-27T11:37:00Z">
              <w:r w:rsidRPr="00DE6BD1">
                <w:t>&lt;--</w:t>
              </w:r>
            </w:ins>
          </w:p>
        </w:tc>
        <w:tc>
          <w:tcPr>
            <w:tcW w:w="2978" w:type="dxa"/>
            <w:shd w:val="clear" w:color="auto" w:fill="auto"/>
          </w:tcPr>
          <w:p w:rsidR="00CB2482" w:rsidRPr="00DE6BD1" w:rsidRDefault="00CB2482" w:rsidP="004F2414">
            <w:pPr>
              <w:pStyle w:val="TAL"/>
              <w:rPr>
                <w:ins w:id="279" w:author="SB210412" w:date="2021-04-27T11:37:00Z"/>
              </w:rPr>
            </w:pPr>
            <w:ins w:id="280" w:author="SB210412" w:date="2021-04-27T11:37:00Z">
              <w:r w:rsidRPr="00DE6BD1">
                <w:t>Connect</w:t>
              </w:r>
            </w:ins>
          </w:p>
        </w:tc>
        <w:tc>
          <w:tcPr>
            <w:tcW w:w="565" w:type="dxa"/>
            <w:shd w:val="clear" w:color="auto" w:fill="auto"/>
          </w:tcPr>
          <w:p w:rsidR="00CB2482" w:rsidRPr="00DE6BD1" w:rsidRDefault="00CB2482" w:rsidP="004F2414">
            <w:pPr>
              <w:pStyle w:val="TAC"/>
              <w:rPr>
                <w:ins w:id="281" w:author="SB210412" w:date="2021-04-27T11:37:00Z"/>
              </w:rPr>
            </w:pPr>
            <w:ins w:id="282" w:author="SB210412" w:date="2021-04-27T11:37:00Z">
              <w:r w:rsidRPr="00DE6BD1">
                <w:t>-</w:t>
              </w:r>
            </w:ins>
          </w:p>
        </w:tc>
        <w:tc>
          <w:tcPr>
            <w:tcW w:w="850" w:type="dxa"/>
            <w:shd w:val="clear" w:color="auto" w:fill="auto"/>
          </w:tcPr>
          <w:p w:rsidR="00CB2482" w:rsidRPr="00DE6BD1" w:rsidRDefault="00CB2482" w:rsidP="004F2414">
            <w:pPr>
              <w:pStyle w:val="TAC"/>
              <w:rPr>
                <w:ins w:id="283" w:author="SB210412" w:date="2021-04-27T11:37:00Z"/>
              </w:rPr>
            </w:pPr>
            <w:ins w:id="284" w:author="SB210412" w:date="2021-04-27T11:37:00Z">
              <w:r w:rsidRPr="00DE6BD1">
                <w:t>-</w:t>
              </w:r>
            </w:ins>
          </w:p>
        </w:tc>
      </w:tr>
      <w:tr w:rsidR="00CB2482" w:rsidRPr="00DE6BD1" w:rsidTr="004F2414">
        <w:trPr>
          <w:ins w:id="285" w:author="SB210412" w:date="2021-04-27T11:37:00Z"/>
        </w:trPr>
        <w:tc>
          <w:tcPr>
            <w:tcW w:w="534" w:type="dxa"/>
            <w:shd w:val="clear" w:color="auto" w:fill="auto"/>
          </w:tcPr>
          <w:p w:rsidR="00CB2482" w:rsidRPr="00DE6BD1" w:rsidRDefault="00CB2482" w:rsidP="004F2414">
            <w:pPr>
              <w:pStyle w:val="TAC"/>
              <w:rPr>
                <w:ins w:id="286" w:author="SB210412" w:date="2021-04-27T11:37:00Z"/>
              </w:rPr>
            </w:pPr>
            <w:ins w:id="287" w:author="SB210412" w:date="2021-04-27T11:37:00Z">
              <w:r>
                <w:t>3</w:t>
              </w:r>
            </w:ins>
          </w:p>
        </w:tc>
        <w:tc>
          <w:tcPr>
            <w:tcW w:w="3968" w:type="dxa"/>
            <w:shd w:val="clear" w:color="auto" w:fill="auto"/>
          </w:tcPr>
          <w:p w:rsidR="00CB2482" w:rsidRDefault="00CB2482" w:rsidP="004F2414">
            <w:pPr>
              <w:pStyle w:val="TAL"/>
              <w:rPr>
                <w:ins w:id="288" w:author="SB210412" w:date="2021-04-27T11:37:00Z"/>
              </w:rPr>
            </w:pPr>
            <w:ins w:id="289" w:author="SB210412" w:date="2021-04-27T11:37:00Z">
              <w:r w:rsidRPr="00DE6BD1">
                <w:t>Check: Does the UE (MCPTT Client) send an Acknowledge?</w:t>
              </w:r>
            </w:ins>
          </w:p>
          <w:p w:rsidR="00CB2482" w:rsidRPr="00DE6BD1" w:rsidRDefault="00CB2482" w:rsidP="004F2414">
            <w:pPr>
              <w:pStyle w:val="TAL"/>
              <w:rPr>
                <w:ins w:id="290" w:author="SB210412" w:date="2021-04-27T11:37:00Z"/>
              </w:rPr>
            </w:pPr>
            <w:ins w:id="291" w:author="SB210412" w:date="2021-04-27T11:37:00Z">
              <w:r>
                <w:t>(NOTE 1)</w:t>
              </w:r>
            </w:ins>
          </w:p>
        </w:tc>
        <w:tc>
          <w:tcPr>
            <w:tcW w:w="708" w:type="dxa"/>
            <w:shd w:val="clear" w:color="auto" w:fill="auto"/>
          </w:tcPr>
          <w:p w:rsidR="00CB2482" w:rsidRPr="00DE6BD1" w:rsidRDefault="00CB2482" w:rsidP="004F2414">
            <w:pPr>
              <w:pStyle w:val="TAC"/>
              <w:rPr>
                <w:ins w:id="292" w:author="SB210412" w:date="2021-04-27T11:37:00Z"/>
              </w:rPr>
            </w:pPr>
            <w:ins w:id="293" w:author="SB210412" w:date="2021-04-27T11:37:00Z">
              <w:r w:rsidRPr="00DE6BD1">
                <w:t>--&gt;</w:t>
              </w:r>
            </w:ins>
          </w:p>
        </w:tc>
        <w:tc>
          <w:tcPr>
            <w:tcW w:w="2978" w:type="dxa"/>
            <w:shd w:val="clear" w:color="auto" w:fill="auto"/>
          </w:tcPr>
          <w:p w:rsidR="00CB2482" w:rsidRPr="00DE6BD1" w:rsidRDefault="00CB2482" w:rsidP="000004EA">
            <w:pPr>
              <w:pStyle w:val="TAL"/>
              <w:rPr>
                <w:ins w:id="294" w:author="SB210412" w:date="2021-04-27T11:37:00Z"/>
              </w:rPr>
            </w:pPr>
            <w:ins w:id="295" w:author="SB210412" w:date="2021-04-27T11:37:00Z">
              <w:r w:rsidRPr="000004EA">
                <w:rPr>
                  <w:highlight w:val="yellow"/>
                </w:rPr>
                <w:t>Acknowledge</w:t>
              </w:r>
            </w:ins>
          </w:p>
        </w:tc>
        <w:tc>
          <w:tcPr>
            <w:tcW w:w="565" w:type="dxa"/>
            <w:shd w:val="clear" w:color="auto" w:fill="auto"/>
          </w:tcPr>
          <w:p w:rsidR="00CB2482" w:rsidRPr="00DE6BD1" w:rsidRDefault="00CB2482" w:rsidP="004F2414">
            <w:pPr>
              <w:pStyle w:val="TAC"/>
              <w:rPr>
                <w:ins w:id="296" w:author="SB210412" w:date="2021-04-27T11:37:00Z"/>
              </w:rPr>
            </w:pPr>
            <w:ins w:id="297" w:author="SB210412" w:date="2021-04-27T11:37:00Z">
              <w:r w:rsidRPr="00DE6BD1">
                <w:t>2</w:t>
              </w:r>
            </w:ins>
          </w:p>
        </w:tc>
        <w:tc>
          <w:tcPr>
            <w:tcW w:w="850" w:type="dxa"/>
            <w:shd w:val="clear" w:color="auto" w:fill="auto"/>
          </w:tcPr>
          <w:p w:rsidR="00CB2482" w:rsidRPr="00DE6BD1" w:rsidRDefault="00CB2482" w:rsidP="004F2414">
            <w:pPr>
              <w:pStyle w:val="TAC"/>
              <w:rPr>
                <w:ins w:id="298" w:author="SB210412" w:date="2021-04-27T11:37:00Z"/>
              </w:rPr>
            </w:pPr>
            <w:ins w:id="299" w:author="SB210412" w:date="2021-04-27T11:37:00Z">
              <w:r w:rsidRPr="00DE6BD1">
                <w:t>P</w:t>
              </w:r>
            </w:ins>
          </w:p>
        </w:tc>
      </w:tr>
      <w:tr w:rsidR="00CB2482" w:rsidRPr="00DE6BD1" w:rsidTr="004F2414">
        <w:trPr>
          <w:ins w:id="300" w:author="SB210412" w:date="2021-04-27T11:37:00Z"/>
        </w:trPr>
        <w:tc>
          <w:tcPr>
            <w:tcW w:w="534" w:type="dxa"/>
            <w:shd w:val="clear" w:color="auto" w:fill="auto"/>
          </w:tcPr>
          <w:p w:rsidR="00CB2482" w:rsidRPr="00DE6BD1" w:rsidRDefault="00CB2482" w:rsidP="004F2414">
            <w:pPr>
              <w:pStyle w:val="TAC"/>
              <w:rPr>
                <w:ins w:id="301" w:author="SB210412" w:date="2021-04-27T11:37:00Z"/>
              </w:rPr>
            </w:pPr>
            <w:ins w:id="302" w:author="SB210412" w:date="2021-04-27T11:37:00Z">
              <w:r>
                <w:t>4</w:t>
              </w:r>
            </w:ins>
          </w:p>
        </w:tc>
        <w:tc>
          <w:tcPr>
            <w:tcW w:w="3968" w:type="dxa"/>
            <w:shd w:val="clear" w:color="auto" w:fill="auto"/>
          </w:tcPr>
          <w:p w:rsidR="00CB2482" w:rsidRPr="00DE6BD1" w:rsidRDefault="00CB2482" w:rsidP="000004EA">
            <w:pPr>
              <w:pStyle w:val="TAL"/>
              <w:rPr>
                <w:ins w:id="303" w:author="SB210412" w:date="2021-04-27T11:37:00Z"/>
              </w:rPr>
            </w:pPr>
            <w:ins w:id="304" w:author="SB210412" w:date="2021-04-27T11:37:00Z">
              <w:r>
                <w:rPr>
                  <w:lang w:eastAsia="zh-CN"/>
                </w:rPr>
                <w:t>T</w:t>
              </w:r>
              <w:r w:rsidRPr="00DE6BD1">
                <w:rPr>
                  <w:lang w:eastAsia="zh-CN"/>
                </w:rPr>
                <w:t xml:space="preserve">he step sequence specified in TS 36.579-1 [2], subclause </w:t>
              </w:r>
              <w:r w:rsidRPr="00DE6BD1">
                <w:t>5.3.1</w:t>
              </w:r>
            </w:ins>
            <w:ins w:id="305" w:author="SB210511" w:date="2021-05-20T10:39:00Z">
              <w:r w:rsidR="000004EA" w:rsidRPr="000004EA">
                <w:rPr>
                  <w:highlight w:val="yellow"/>
                </w:rPr>
                <w:t>3</w:t>
              </w:r>
            </w:ins>
            <w:ins w:id="306" w:author="SB210412" w:date="2021-04-27T11:37:00Z">
              <w:r w:rsidRPr="00DE6BD1">
                <w:t xml:space="preserve"> Generic Test Procedure for MCPTT CT call release</w:t>
              </w:r>
              <w:r>
                <w:t xml:space="preserve"> takes place. The Session is not releases.</w:t>
              </w:r>
            </w:ins>
          </w:p>
        </w:tc>
        <w:tc>
          <w:tcPr>
            <w:tcW w:w="708" w:type="dxa"/>
            <w:shd w:val="clear" w:color="auto" w:fill="auto"/>
          </w:tcPr>
          <w:p w:rsidR="00CB2482" w:rsidRPr="00DE6BD1" w:rsidRDefault="00CB2482" w:rsidP="004F2414">
            <w:pPr>
              <w:pStyle w:val="TAC"/>
              <w:rPr>
                <w:ins w:id="307" w:author="SB210412" w:date="2021-04-27T11:37:00Z"/>
              </w:rPr>
            </w:pPr>
            <w:ins w:id="308" w:author="SB210412" w:date="2021-04-27T11:37:00Z">
              <w:r w:rsidRPr="00DE6BD1">
                <w:t>-</w:t>
              </w:r>
            </w:ins>
          </w:p>
        </w:tc>
        <w:tc>
          <w:tcPr>
            <w:tcW w:w="2978" w:type="dxa"/>
            <w:shd w:val="clear" w:color="auto" w:fill="auto"/>
          </w:tcPr>
          <w:p w:rsidR="00CB2482" w:rsidRPr="00DE6BD1" w:rsidRDefault="00CB2482" w:rsidP="004F2414">
            <w:pPr>
              <w:pStyle w:val="TAL"/>
              <w:rPr>
                <w:ins w:id="309" w:author="SB210412" w:date="2021-04-27T11:37:00Z"/>
              </w:rPr>
            </w:pPr>
            <w:ins w:id="310" w:author="SB210412" w:date="2021-04-27T11:37:00Z">
              <w:r w:rsidRPr="00DE6BD1">
                <w:rPr>
                  <w:lang w:eastAsia="ko-KR"/>
                </w:rPr>
                <w:t>-</w:t>
              </w:r>
            </w:ins>
          </w:p>
        </w:tc>
        <w:tc>
          <w:tcPr>
            <w:tcW w:w="565" w:type="dxa"/>
            <w:shd w:val="clear" w:color="auto" w:fill="auto"/>
          </w:tcPr>
          <w:p w:rsidR="00CB2482" w:rsidRPr="00DE6BD1" w:rsidRDefault="00CB2482" w:rsidP="004F2414">
            <w:pPr>
              <w:pStyle w:val="TAC"/>
              <w:rPr>
                <w:ins w:id="311" w:author="SB210412" w:date="2021-04-27T11:37:00Z"/>
              </w:rPr>
            </w:pPr>
            <w:ins w:id="312" w:author="SB210412" w:date="2021-04-27T11:37:00Z">
              <w:r w:rsidRPr="00DE6BD1">
                <w:t>-</w:t>
              </w:r>
            </w:ins>
          </w:p>
        </w:tc>
        <w:tc>
          <w:tcPr>
            <w:tcW w:w="850" w:type="dxa"/>
            <w:shd w:val="clear" w:color="auto" w:fill="auto"/>
          </w:tcPr>
          <w:p w:rsidR="00CB2482" w:rsidRPr="00DE6BD1" w:rsidRDefault="00CB2482" w:rsidP="004F2414">
            <w:pPr>
              <w:pStyle w:val="TAC"/>
              <w:rPr>
                <w:ins w:id="313" w:author="SB210412" w:date="2021-04-27T11:37:00Z"/>
              </w:rPr>
            </w:pPr>
            <w:ins w:id="314" w:author="SB210412" w:date="2021-04-27T11:37:00Z">
              <w:r w:rsidRPr="00DE6BD1">
                <w:t>-</w:t>
              </w:r>
            </w:ins>
          </w:p>
        </w:tc>
      </w:tr>
      <w:tr w:rsidR="00CB2482" w:rsidRPr="00DE6BD1" w:rsidTr="004F2414">
        <w:trPr>
          <w:ins w:id="315" w:author="SB210412" w:date="2021-04-27T11:37:00Z"/>
        </w:trPr>
        <w:tc>
          <w:tcPr>
            <w:tcW w:w="9603" w:type="dxa"/>
            <w:gridSpan w:val="6"/>
            <w:shd w:val="clear" w:color="auto" w:fill="auto"/>
          </w:tcPr>
          <w:p w:rsidR="00CB2482" w:rsidRPr="00DE6BD1" w:rsidRDefault="00CB2482" w:rsidP="004F2414">
            <w:pPr>
              <w:pStyle w:val="TAN"/>
              <w:rPr>
                <w:ins w:id="316" w:author="SB210412" w:date="2021-04-27T11:37:00Z"/>
                <w:lang w:eastAsia="en-US"/>
              </w:rPr>
            </w:pPr>
            <w:ins w:id="317" w:author="SB210412" w:date="2021-04-27T11:37:00Z">
              <w:r w:rsidRPr="00DE6BD1">
                <w:rPr>
                  <w:lang w:eastAsia="en-US"/>
                </w:rPr>
                <w:t>NOTE 1:</w:t>
              </w:r>
              <w:r w:rsidRPr="00DE6BD1">
                <w:rPr>
                  <w:lang w:eastAsia="en-US"/>
                </w:rPr>
                <w:tab/>
                <w:t>The media plane control messages related to call setup/release over a pre-established session are sent over the channel used for media plane control.</w:t>
              </w:r>
            </w:ins>
          </w:p>
        </w:tc>
      </w:tr>
    </w:tbl>
    <w:p w:rsidR="00CB2482" w:rsidRPr="00DE6BD1" w:rsidRDefault="00CB2482" w:rsidP="00CB2482">
      <w:pPr>
        <w:rPr>
          <w:ins w:id="318" w:author="SB210412" w:date="2021-04-27T11:37:00Z"/>
        </w:rPr>
      </w:pPr>
    </w:p>
    <w:p w:rsidR="00CB2482" w:rsidRPr="00DE6BD1" w:rsidRDefault="00CB2482" w:rsidP="00CB2482">
      <w:pPr>
        <w:pStyle w:val="H6"/>
        <w:rPr>
          <w:ins w:id="319" w:author="SB210412" w:date="2021-04-27T11:37:00Z"/>
        </w:rPr>
      </w:pPr>
      <w:ins w:id="320" w:author="SB210412" w:date="2021-04-27T11:37:00Z">
        <w:r>
          <w:t>6.2.23</w:t>
        </w:r>
        <w:r w:rsidRPr="00DE6BD1">
          <w:t>.3.3</w:t>
        </w:r>
        <w:r w:rsidRPr="00DE6BD1">
          <w:tab/>
          <w:t>Specific message contents</w:t>
        </w:r>
      </w:ins>
    </w:p>
    <w:p w:rsidR="00CB2482" w:rsidRPr="00DE6BD1" w:rsidRDefault="00CB2482" w:rsidP="00CB2482">
      <w:pPr>
        <w:pStyle w:val="TH"/>
        <w:rPr>
          <w:ins w:id="321" w:author="SB210412" w:date="2021-04-27T11:37:00Z"/>
        </w:rPr>
      </w:pPr>
      <w:ins w:id="322" w:author="SB210412" w:date="2021-04-27T11:37:00Z">
        <w:r w:rsidRPr="00DE6BD1">
          <w:t xml:space="preserve">Table </w:t>
        </w:r>
        <w:r>
          <w:t>6.2.23</w:t>
        </w:r>
        <w:r w:rsidRPr="00DE6BD1">
          <w:t xml:space="preserve">.3.3-1: </w:t>
        </w:r>
        <w:r w:rsidRPr="00DE6BD1">
          <w:rPr>
            <w:lang w:eastAsia="ko-KR"/>
          </w:rPr>
          <w:t>SIP INVITE</w:t>
        </w:r>
        <w:r w:rsidRPr="00DE6BD1">
          <w:t xml:space="preserve"> (Step 1, Table </w:t>
        </w:r>
        <w:r>
          <w:t>6.2.23</w:t>
        </w:r>
        <w:r w:rsidRPr="00DE6BD1">
          <w:t>.3.2-1; step 2, TS 36.579-1 [2], Table 5.3.6.3-1)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CB2482" w:rsidRPr="00DE6BD1" w:rsidTr="004F2414">
        <w:trPr>
          <w:jc w:val="center"/>
          <w:ins w:id="323" w:author="SB210412" w:date="2021-04-27T11:37:00Z"/>
        </w:trPr>
        <w:tc>
          <w:tcPr>
            <w:tcW w:w="9639" w:type="dxa"/>
            <w:gridSpan w:val="5"/>
          </w:tcPr>
          <w:p w:rsidR="00CB2482" w:rsidRPr="00DE6BD1" w:rsidRDefault="00CB2482" w:rsidP="004F2414">
            <w:pPr>
              <w:pStyle w:val="TAL"/>
              <w:rPr>
                <w:ins w:id="324" w:author="SB210412" w:date="2021-04-27T11:37:00Z"/>
              </w:rPr>
            </w:pPr>
            <w:ins w:id="325" w:author="SB210412" w:date="2021-04-27T11:37:00Z">
              <w:r w:rsidRPr="00DE6BD1">
                <w:t>Derivation Path: TS 36.579-1 [2], table 5.5.2.5.2-1, conditions PRIVATE-CALL</w:t>
              </w:r>
            </w:ins>
          </w:p>
        </w:tc>
      </w:tr>
      <w:tr w:rsidR="00CB2482" w:rsidRPr="00DE6BD1" w:rsidTr="004F2414">
        <w:trPr>
          <w:jc w:val="center"/>
          <w:ins w:id="326" w:author="SB210412" w:date="2021-04-27T11:37:00Z"/>
        </w:trPr>
        <w:tc>
          <w:tcPr>
            <w:tcW w:w="2835" w:type="dxa"/>
          </w:tcPr>
          <w:p w:rsidR="00CB2482" w:rsidRPr="00DE6BD1" w:rsidRDefault="00CB2482" w:rsidP="004F2414">
            <w:pPr>
              <w:pStyle w:val="TAH"/>
              <w:rPr>
                <w:ins w:id="327" w:author="SB210412" w:date="2021-04-27T11:37:00Z"/>
              </w:rPr>
            </w:pPr>
            <w:ins w:id="328" w:author="SB210412" w:date="2021-04-27T11:37:00Z">
              <w:r w:rsidRPr="00DE6BD1">
                <w:t>Information Element</w:t>
              </w:r>
            </w:ins>
          </w:p>
        </w:tc>
        <w:tc>
          <w:tcPr>
            <w:tcW w:w="2126" w:type="dxa"/>
          </w:tcPr>
          <w:p w:rsidR="00CB2482" w:rsidRPr="00DE6BD1" w:rsidRDefault="00CB2482" w:rsidP="004F2414">
            <w:pPr>
              <w:pStyle w:val="TAH"/>
              <w:rPr>
                <w:ins w:id="329" w:author="SB210412" w:date="2021-04-27T11:37:00Z"/>
              </w:rPr>
            </w:pPr>
            <w:ins w:id="330"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331" w:author="SB210412" w:date="2021-04-27T11:37:00Z"/>
              </w:rPr>
            </w:pPr>
            <w:ins w:id="332" w:author="SB210412" w:date="2021-04-27T11:37:00Z">
              <w:r w:rsidRPr="00DE6BD1">
                <w:t>Comment</w:t>
              </w:r>
            </w:ins>
          </w:p>
        </w:tc>
        <w:tc>
          <w:tcPr>
            <w:tcW w:w="1418" w:type="dxa"/>
          </w:tcPr>
          <w:p w:rsidR="00CB2482" w:rsidRPr="00DE6BD1" w:rsidRDefault="00CB2482" w:rsidP="004F2414">
            <w:pPr>
              <w:pStyle w:val="TAH"/>
              <w:rPr>
                <w:ins w:id="333" w:author="SB210412" w:date="2021-04-27T11:37:00Z"/>
              </w:rPr>
            </w:pPr>
            <w:ins w:id="334" w:author="SB210412" w:date="2021-04-27T11:37:00Z">
              <w:r w:rsidRPr="00DE6BD1">
                <w:t>Reference</w:t>
              </w:r>
            </w:ins>
          </w:p>
        </w:tc>
        <w:tc>
          <w:tcPr>
            <w:tcW w:w="1134" w:type="dxa"/>
          </w:tcPr>
          <w:p w:rsidR="00CB2482" w:rsidRPr="00DE6BD1" w:rsidRDefault="00CB2482" w:rsidP="004F2414">
            <w:pPr>
              <w:pStyle w:val="TAH"/>
              <w:rPr>
                <w:ins w:id="335" w:author="SB210412" w:date="2021-04-27T11:37:00Z"/>
              </w:rPr>
            </w:pPr>
            <w:ins w:id="336" w:author="SB210412" w:date="2021-04-27T11:37:00Z">
              <w:r w:rsidRPr="00DE6BD1">
                <w:t>Condition</w:t>
              </w:r>
            </w:ins>
          </w:p>
        </w:tc>
      </w:tr>
      <w:tr w:rsidR="00CB2482" w:rsidRPr="00DE6BD1" w:rsidTr="004F2414">
        <w:trPr>
          <w:jc w:val="center"/>
          <w:ins w:id="337" w:author="SB210412" w:date="2021-04-27T11:37:00Z"/>
        </w:trPr>
        <w:tc>
          <w:tcPr>
            <w:tcW w:w="2835" w:type="dxa"/>
            <w:vAlign w:val="center"/>
          </w:tcPr>
          <w:p w:rsidR="00CB2482" w:rsidRPr="00DE6BD1" w:rsidRDefault="00CB2482" w:rsidP="004F2414">
            <w:pPr>
              <w:pStyle w:val="TAL"/>
              <w:rPr>
                <w:ins w:id="338" w:author="SB210412" w:date="2021-04-27T11:37:00Z"/>
              </w:rPr>
            </w:pPr>
            <w:ins w:id="339" w:author="SB210412" w:date="2021-04-27T11:37:00Z">
              <w:r w:rsidRPr="00DE6BD1">
                <w:rPr>
                  <w:b/>
                  <w:bCs/>
                </w:rPr>
                <w:t>Message-body</w:t>
              </w:r>
            </w:ins>
          </w:p>
        </w:tc>
        <w:tc>
          <w:tcPr>
            <w:tcW w:w="2126" w:type="dxa"/>
          </w:tcPr>
          <w:p w:rsidR="00CB2482" w:rsidRPr="00DE6BD1" w:rsidRDefault="00CB2482" w:rsidP="004F2414">
            <w:pPr>
              <w:pStyle w:val="TAL"/>
              <w:rPr>
                <w:ins w:id="340" w:author="SB210412" w:date="2021-04-27T11:37:00Z"/>
              </w:rPr>
            </w:pPr>
          </w:p>
        </w:tc>
        <w:tc>
          <w:tcPr>
            <w:tcW w:w="2126" w:type="dxa"/>
            <w:tcBorders>
              <w:top w:val="single" w:sz="4" w:space="0" w:color="auto"/>
              <w:bottom w:val="single" w:sz="4" w:space="0" w:color="auto"/>
            </w:tcBorders>
          </w:tcPr>
          <w:p w:rsidR="00CB2482" w:rsidRPr="00DE6BD1" w:rsidRDefault="00CB2482" w:rsidP="004F2414">
            <w:pPr>
              <w:pStyle w:val="TAL"/>
              <w:rPr>
                <w:ins w:id="341" w:author="SB210412" w:date="2021-04-27T11:37:00Z"/>
              </w:rPr>
            </w:pPr>
          </w:p>
        </w:tc>
        <w:tc>
          <w:tcPr>
            <w:tcW w:w="1418" w:type="dxa"/>
          </w:tcPr>
          <w:p w:rsidR="00CB2482" w:rsidRPr="00DE6BD1" w:rsidRDefault="00CB2482" w:rsidP="004F2414">
            <w:pPr>
              <w:pStyle w:val="TAL"/>
              <w:rPr>
                <w:ins w:id="342" w:author="SB210412" w:date="2021-04-27T11:37:00Z"/>
              </w:rPr>
            </w:pPr>
          </w:p>
        </w:tc>
        <w:tc>
          <w:tcPr>
            <w:tcW w:w="1134" w:type="dxa"/>
          </w:tcPr>
          <w:p w:rsidR="00CB2482" w:rsidRPr="00DE6BD1" w:rsidRDefault="00CB2482" w:rsidP="004F2414">
            <w:pPr>
              <w:pStyle w:val="TAL"/>
              <w:rPr>
                <w:ins w:id="343" w:author="SB210412" w:date="2021-04-27T11:37:00Z"/>
              </w:rPr>
            </w:pPr>
          </w:p>
        </w:tc>
      </w:tr>
      <w:tr w:rsidR="00CB2482" w:rsidRPr="00DE6BD1" w:rsidTr="004F2414">
        <w:trPr>
          <w:jc w:val="center"/>
          <w:ins w:id="344" w:author="SB210412" w:date="2021-04-27T11:37:00Z"/>
        </w:trPr>
        <w:tc>
          <w:tcPr>
            <w:tcW w:w="2835" w:type="dxa"/>
            <w:vAlign w:val="center"/>
          </w:tcPr>
          <w:p w:rsidR="00CB2482" w:rsidRPr="00DE6BD1" w:rsidRDefault="00CB2482" w:rsidP="004F2414">
            <w:pPr>
              <w:pStyle w:val="TAL"/>
              <w:rPr>
                <w:ins w:id="345" w:author="SB210412" w:date="2021-04-27T11:37:00Z"/>
                <w:b/>
                <w:bCs/>
              </w:rPr>
            </w:pPr>
            <w:ins w:id="346" w:author="SB210412" w:date="2021-04-27T11:37:00Z">
              <w:r w:rsidRPr="00DE6BD1">
                <w:t xml:space="preserve">  MIME body part</w:t>
              </w:r>
            </w:ins>
          </w:p>
        </w:tc>
        <w:tc>
          <w:tcPr>
            <w:tcW w:w="2126" w:type="dxa"/>
            <w:vAlign w:val="center"/>
          </w:tcPr>
          <w:p w:rsidR="00CB2482" w:rsidRPr="00DE6BD1" w:rsidRDefault="00CB2482" w:rsidP="004F2414">
            <w:pPr>
              <w:pStyle w:val="TAL"/>
              <w:rPr>
                <w:ins w:id="347" w:author="SB210412" w:date="2021-04-27T11:37:00Z"/>
              </w:rPr>
            </w:pPr>
          </w:p>
        </w:tc>
        <w:tc>
          <w:tcPr>
            <w:tcW w:w="2126" w:type="dxa"/>
            <w:tcBorders>
              <w:top w:val="single" w:sz="4" w:space="0" w:color="auto"/>
              <w:bottom w:val="single" w:sz="4" w:space="0" w:color="auto"/>
            </w:tcBorders>
          </w:tcPr>
          <w:p w:rsidR="00CB2482" w:rsidRPr="00467A76" w:rsidRDefault="00CB2482" w:rsidP="004F2414">
            <w:pPr>
              <w:pStyle w:val="TAL"/>
              <w:rPr>
                <w:ins w:id="348" w:author="SB210412" w:date="2021-04-27T11:37:00Z"/>
                <w:b/>
              </w:rPr>
            </w:pPr>
            <w:ins w:id="349" w:author="SB210412" w:date="2021-04-27T11:37:00Z">
              <w:r w:rsidRPr="00467A76">
                <w:rPr>
                  <w:b/>
                </w:rPr>
                <w:t>SDP message</w:t>
              </w:r>
            </w:ins>
          </w:p>
        </w:tc>
        <w:tc>
          <w:tcPr>
            <w:tcW w:w="1418" w:type="dxa"/>
          </w:tcPr>
          <w:p w:rsidR="00CB2482" w:rsidRPr="00DE6BD1" w:rsidRDefault="00CB2482" w:rsidP="004F2414">
            <w:pPr>
              <w:pStyle w:val="TAL"/>
              <w:rPr>
                <w:ins w:id="350" w:author="SB210412" w:date="2021-04-27T11:37:00Z"/>
              </w:rPr>
            </w:pPr>
          </w:p>
        </w:tc>
        <w:tc>
          <w:tcPr>
            <w:tcW w:w="1134" w:type="dxa"/>
          </w:tcPr>
          <w:p w:rsidR="00CB2482" w:rsidRPr="00DE6BD1" w:rsidRDefault="00CB2482" w:rsidP="004F2414">
            <w:pPr>
              <w:pStyle w:val="TAL"/>
              <w:rPr>
                <w:ins w:id="351" w:author="SB210412" w:date="2021-04-27T11:37:00Z"/>
              </w:rPr>
            </w:pPr>
          </w:p>
        </w:tc>
      </w:tr>
      <w:tr w:rsidR="00CB2482" w:rsidRPr="00DE6BD1" w:rsidTr="004F2414">
        <w:trPr>
          <w:jc w:val="center"/>
          <w:ins w:id="352" w:author="SB210412" w:date="2021-04-27T11:37:00Z"/>
        </w:trPr>
        <w:tc>
          <w:tcPr>
            <w:tcW w:w="2835" w:type="dxa"/>
            <w:vAlign w:val="center"/>
          </w:tcPr>
          <w:p w:rsidR="00CB2482" w:rsidRPr="00DE6BD1" w:rsidRDefault="00CB2482" w:rsidP="004F2414">
            <w:pPr>
              <w:pStyle w:val="TAL"/>
              <w:rPr>
                <w:ins w:id="353" w:author="SB210412" w:date="2021-04-27T11:37:00Z"/>
              </w:rPr>
            </w:pPr>
            <w:ins w:id="354" w:author="SB210412" w:date="2021-04-27T11:37:00Z">
              <w:r w:rsidRPr="00DE6BD1">
                <w:t xml:space="preserve">    MIME-part-headers</w:t>
              </w:r>
            </w:ins>
          </w:p>
        </w:tc>
        <w:tc>
          <w:tcPr>
            <w:tcW w:w="2126" w:type="dxa"/>
            <w:vAlign w:val="center"/>
          </w:tcPr>
          <w:p w:rsidR="00CB2482" w:rsidRPr="00DE6BD1" w:rsidRDefault="00CB2482" w:rsidP="004F2414">
            <w:pPr>
              <w:pStyle w:val="TAL"/>
              <w:rPr>
                <w:ins w:id="355" w:author="SB210412" w:date="2021-04-27T11:37:00Z"/>
              </w:rPr>
            </w:pPr>
          </w:p>
        </w:tc>
        <w:tc>
          <w:tcPr>
            <w:tcW w:w="2126" w:type="dxa"/>
            <w:tcBorders>
              <w:top w:val="single" w:sz="4" w:space="0" w:color="auto"/>
              <w:bottom w:val="single" w:sz="4" w:space="0" w:color="auto"/>
            </w:tcBorders>
          </w:tcPr>
          <w:p w:rsidR="00CB2482" w:rsidRPr="00DE6BD1" w:rsidRDefault="00CB2482" w:rsidP="004F2414">
            <w:pPr>
              <w:pStyle w:val="TAL"/>
              <w:rPr>
                <w:ins w:id="356" w:author="SB210412" w:date="2021-04-27T11:37:00Z"/>
              </w:rPr>
            </w:pPr>
          </w:p>
        </w:tc>
        <w:tc>
          <w:tcPr>
            <w:tcW w:w="1418" w:type="dxa"/>
          </w:tcPr>
          <w:p w:rsidR="00CB2482" w:rsidRPr="00DE6BD1" w:rsidRDefault="00CB2482" w:rsidP="004F2414">
            <w:pPr>
              <w:pStyle w:val="TAL"/>
              <w:rPr>
                <w:ins w:id="357" w:author="SB210412" w:date="2021-04-27T11:37:00Z"/>
              </w:rPr>
            </w:pPr>
          </w:p>
        </w:tc>
        <w:tc>
          <w:tcPr>
            <w:tcW w:w="1134" w:type="dxa"/>
          </w:tcPr>
          <w:p w:rsidR="00CB2482" w:rsidRPr="00DE6BD1" w:rsidRDefault="00CB2482" w:rsidP="004F2414">
            <w:pPr>
              <w:pStyle w:val="TAL"/>
              <w:rPr>
                <w:ins w:id="358" w:author="SB210412" w:date="2021-04-27T11:37:00Z"/>
              </w:rPr>
            </w:pPr>
          </w:p>
        </w:tc>
      </w:tr>
      <w:tr w:rsidR="00CB2482" w:rsidRPr="00DE6BD1" w:rsidTr="004F2414">
        <w:trPr>
          <w:jc w:val="center"/>
          <w:ins w:id="359" w:author="SB210412" w:date="2021-04-27T11:37:00Z"/>
        </w:trPr>
        <w:tc>
          <w:tcPr>
            <w:tcW w:w="2835" w:type="dxa"/>
            <w:vAlign w:val="center"/>
          </w:tcPr>
          <w:p w:rsidR="00CB2482" w:rsidRPr="00DE6BD1" w:rsidRDefault="00CB2482" w:rsidP="004F2414">
            <w:pPr>
              <w:pStyle w:val="TAL"/>
              <w:rPr>
                <w:ins w:id="360" w:author="SB210412" w:date="2021-04-27T11:37:00Z"/>
              </w:rPr>
            </w:pPr>
            <w:ins w:id="361" w:author="SB210412" w:date="2021-04-27T11:37:00Z">
              <w:r w:rsidRPr="00DE6BD1">
                <w:t xml:space="preserve">      Content-Type</w:t>
              </w:r>
            </w:ins>
          </w:p>
        </w:tc>
        <w:tc>
          <w:tcPr>
            <w:tcW w:w="2126" w:type="dxa"/>
            <w:vAlign w:val="center"/>
          </w:tcPr>
          <w:p w:rsidR="00CB2482" w:rsidRPr="00DE6BD1" w:rsidRDefault="00CB2482" w:rsidP="004F2414">
            <w:pPr>
              <w:pStyle w:val="TAL"/>
              <w:rPr>
                <w:ins w:id="362" w:author="SB210412" w:date="2021-04-27T11:37:00Z"/>
              </w:rPr>
            </w:pPr>
            <w:ins w:id="363" w:author="SB210412" w:date="2021-04-27T11:37:00Z">
              <w:r w:rsidRPr="00DE6BD1">
                <w:t>"application/sdp"</w:t>
              </w:r>
            </w:ins>
          </w:p>
        </w:tc>
        <w:tc>
          <w:tcPr>
            <w:tcW w:w="2126" w:type="dxa"/>
            <w:tcBorders>
              <w:top w:val="single" w:sz="4" w:space="0" w:color="auto"/>
              <w:bottom w:val="single" w:sz="4" w:space="0" w:color="auto"/>
            </w:tcBorders>
          </w:tcPr>
          <w:p w:rsidR="00CB2482" w:rsidRPr="00DE6BD1" w:rsidRDefault="00CB2482" w:rsidP="004F2414">
            <w:pPr>
              <w:pStyle w:val="TAL"/>
              <w:rPr>
                <w:ins w:id="364" w:author="SB210412" w:date="2021-04-27T11:37:00Z"/>
              </w:rPr>
            </w:pPr>
          </w:p>
        </w:tc>
        <w:tc>
          <w:tcPr>
            <w:tcW w:w="1418" w:type="dxa"/>
          </w:tcPr>
          <w:p w:rsidR="00CB2482" w:rsidRPr="00DE6BD1" w:rsidRDefault="00CB2482" w:rsidP="004F2414">
            <w:pPr>
              <w:pStyle w:val="TAL"/>
              <w:rPr>
                <w:ins w:id="365" w:author="SB210412" w:date="2021-04-27T11:37:00Z"/>
              </w:rPr>
            </w:pPr>
          </w:p>
        </w:tc>
        <w:tc>
          <w:tcPr>
            <w:tcW w:w="1134" w:type="dxa"/>
          </w:tcPr>
          <w:p w:rsidR="00CB2482" w:rsidRPr="00DE6BD1" w:rsidRDefault="00CB2482" w:rsidP="004F2414">
            <w:pPr>
              <w:pStyle w:val="TAL"/>
              <w:rPr>
                <w:ins w:id="366" w:author="SB210412" w:date="2021-04-27T11:37:00Z"/>
              </w:rPr>
            </w:pPr>
          </w:p>
        </w:tc>
      </w:tr>
      <w:tr w:rsidR="00CB2482" w:rsidRPr="00DE6BD1" w:rsidTr="004F2414">
        <w:trPr>
          <w:jc w:val="center"/>
          <w:ins w:id="367" w:author="SB210412" w:date="2021-04-27T11:37:00Z"/>
        </w:trPr>
        <w:tc>
          <w:tcPr>
            <w:tcW w:w="2835" w:type="dxa"/>
            <w:vAlign w:val="center"/>
          </w:tcPr>
          <w:p w:rsidR="00CB2482" w:rsidRPr="00DE6BD1" w:rsidRDefault="00CB2482" w:rsidP="004F2414">
            <w:pPr>
              <w:pStyle w:val="TAL"/>
              <w:rPr>
                <w:ins w:id="368" w:author="SB210412" w:date="2021-04-27T11:37:00Z"/>
              </w:rPr>
            </w:pPr>
            <w:ins w:id="369" w:author="SB210412" w:date="2021-04-27T11:37:00Z">
              <w:r w:rsidRPr="00DE6BD1">
                <w:t xml:space="preserve">    MIME-part-body</w:t>
              </w:r>
            </w:ins>
          </w:p>
        </w:tc>
        <w:tc>
          <w:tcPr>
            <w:tcW w:w="2126" w:type="dxa"/>
            <w:vAlign w:val="center"/>
          </w:tcPr>
          <w:p w:rsidR="00CB2482" w:rsidRPr="00DE6BD1" w:rsidRDefault="00CB2482" w:rsidP="004F2414">
            <w:pPr>
              <w:pStyle w:val="TAL"/>
              <w:rPr>
                <w:ins w:id="370" w:author="SB210412" w:date="2021-04-27T11:37:00Z"/>
              </w:rPr>
            </w:pPr>
            <w:ins w:id="371" w:author="SB210412" w:date="2021-04-27T11:37:00Z">
              <w:r w:rsidRPr="00DE6BD1">
                <w:t xml:space="preserve">SDP message as described in Table </w:t>
              </w:r>
              <w:r>
                <w:t>6.2.23</w:t>
              </w:r>
              <w:r w:rsidRPr="00DE6BD1">
                <w:t>.3.3-2</w:t>
              </w:r>
            </w:ins>
          </w:p>
        </w:tc>
        <w:tc>
          <w:tcPr>
            <w:tcW w:w="2126" w:type="dxa"/>
            <w:tcBorders>
              <w:top w:val="single" w:sz="4" w:space="0" w:color="auto"/>
              <w:bottom w:val="single" w:sz="4" w:space="0" w:color="auto"/>
            </w:tcBorders>
          </w:tcPr>
          <w:p w:rsidR="00CB2482" w:rsidRPr="00DE6BD1" w:rsidRDefault="00CB2482" w:rsidP="004F2414">
            <w:pPr>
              <w:pStyle w:val="TAL"/>
              <w:rPr>
                <w:ins w:id="372" w:author="SB210412" w:date="2021-04-27T11:37:00Z"/>
              </w:rPr>
            </w:pPr>
          </w:p>
        </w:tc>
        <w:tc>
          <w:tcPr>
            <w:tcW w:w="1418" w:type="dxa"/>
          </w:tcPr>
          <w:p w:rsidR="00CB2482" w:rsidRPr="00DE6BD1" w:rsidRDefault="00CB2482" w:rsidP="004F2414">
            <w:pPr>
              <w:pStyle w:val="TAL"/>
              <w:rPr>
                <w:ins w:id="373" w:author="SB210412" w:date="2021-04-27T11:37:00Z"/>
              </w:rPr>
            </w:pPr>
          </w:p>
        </w:tc>
        <w:tc>
          <w:tcPr>
            <w:tcW w:w="1134" w:type="dxa"/>
          </w:tcPr>
          <w:p w:rsidR="00CB2482" w:rsidRPr="00DE6BD1" w:rsidRDefault="00CB2482" w:rsidP="004F2414">
            <w:pPr>
              <w:pStyle w:val="TAL"/>
              <w:rPr>
                <w:ins w:id="374" w:author="SB210412" w:date="2021-04-27T11:37:00Z"/>
              </w:rPr>
            </w:pPr>
          </w:p>
        </w:tc>
      </w:tr>
      <w:tr w:rsidR="00CB2482" w:rsidRPr="0012712B" w:rsidTr="004F2414">
        <w:trPr>
          <w:cantSplit/>
          <w:jc w:val="center"/>
          <w:ins w:id="375" w:author="SB210412" w:date="2021-04-27T11:37:00Z"/>
        </w:trPr>
        <w:tc>
          <w:tcPr>
            <w:tcW w:w="2833" w:type="dxa"/>
            <w:tcBorders>
              <w:bottom w:val="single" w:sz="4" w:space="0" w:color="auto"/>
            </w:tcBorders>
          </w:tcPr>
          <w:p w:rsidR="00CB2482" w:rsidRPr="0012712B" w:rsidRDefault="00CB2482" w:rsidP="004F2414">
            <w:pPr>
              <w:pStyle w:val="TAL"/>
              <w:rPr>
                <w:ins w:id="376" w:author="SB210412" w:date="2021-04-27T11:37:00Z"/>
              </w:rPr>
            </w:pPr>
            <w:ins w:id="377" w:author="SB210412" w:date="2021-04-27T11:37:00Z">
              <w:r w:rsidRPr="0012712B">
                <w:t xml:space="preserve">  MIME body part</w:t>
              </w:r>
            </w:ins>
          </w:p>
        </w:tc>
        <w:tc>
          <w:tcPr>
            <w:tcW w:w="2127" w:type="dxa"/>
            <w:tcBorders>
              <w:bottom w:val="single" w:sz="4" w:space="0" w:color="auto"/>
            </w:tcBorders>
          </w:tcPr>
          <w:p w:rsidR="00CB2482" w:rsidRPr="0012712B" w:rsidRDefault="00CB2482" w:rsidP="004F2414">
            <w:pPr>
              <w:pStyle w:val="TAL"/>
              <w:rPr>
                <w:ins w:id="378"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379" w:author="SB210412" w:date="2021-04-27T11:37:00Z"/>
                <w:b/>
              </w:rPr>
            </w:pPr>
            <w:ins w:id="380" w:author="SB210412" w:date="2021-04-27T11:37:00Z">
              <w:r w:rsidRPr="0012712B">
                <w:rPr>
                  <w:b/>
                </w:rPr>
                <w:t>MCPTT Info</w:t>
              </w:r>
              <w:r w:rsidRPr="0012712B">
                <w:rPr>
                  <w:b/>
                  <w:bCs/>
                </w:rPr>
                <w:t>/MCVideo/MCData</w:t>
              </w:r>
            </w:ins>
          </w:p>
        </w:tc>
        <w:tc>
          <w:tcPr>
            <w:tcW w:w="1418" w:type="dxa"/>
            <w:tcBorders>
              <w:bottom w:val="single" w:sz="4" w:space="0" w:color="auto"/>
            </w:tcBorders>
          </w:tcPr>
          <w:p w:rsidR="00CB2482" w:rsidRPr="0012712B" w:rsidRDefault="00CB2482" w:rsidP="004F2414">
            <w:pPr>
              <w:pStyle w:val="TAL"/>
              <w:rPr>
                <w:ins w:id="381" w:author="SB210412" w:date="2021-04-27T11:37:00Z"/>
              </w:rPr>
            </w:pPr>
          </w:p>
        </w:tc>
        <w:tc>
          <w:tcPr>
            <w:tcW w:w="1135" w:type="dxa"/>
            <w:tcBorders>
              <w:bottom w:val="single" w:sz="4" w:space="0" w:color="auto"/>
            </w:tcBorders>
          </w:tcPr>
          <w:p w:rsidR="00CB2482" w:rsidRPr="0012712B" w:rsidRDefault="00CB2482" w:rsidP="004F2414">
            <w:pPr>
              <w:pStyle w:val="TAL"/>
              <w:rPr>
                <w:ins w:id="382" w:author="SB210412" w:date="2021-04-27T11:37:00Z"/>
              </w:rPr>
            </w:pPr>
          </w:p>
        </w:tc>
      </w:tr>
      <w:tr w:rsidR="00CB2482" w:rsidRPr="0012712B" w:rsidTr="004F2414">
        <w:trPr>
          <w:cantSplit/>
          <w:jc w:val="center"/>
          <w:ins w:id="383" w:author="SB210412" w:date="2021-04-27T11:37:00Z"/>
        </w:trPr>
        <w:tc>
          <w:tcPr>
            <w:tcW w:w="2833" w:type="dxa"/>
            <w:tcBorders>
              <w:bottom w:val="single" w:sz="4" w:space="0" w:color="auto"/>
            </w:tcBorders>
          </w:tcPr>
          <w:p w:rsidR="00CB2482" w:rsidRPr="0012712B" w:rsidRDefault="00CB2482" w:rsidP="004F2414">
            <w:pPr>
              <w:pStyle w:val="TAL"/>
              <w:rPr>
                <w:ins w:id="384" w:author="SB210412" w:date="2021-04-27T11:37:00Z"/>
              </w:rPr>
            </w:pPr>
            <w:ins w:id="385" w:author="SB210412" w:date="2021-04-27T11:37:00Z">
              <w:r w:rsidRPr="0012712B">
                <w:t xml:space="preserve">    MIME-part-headers</w:t>
              </w:r>
            </w:ins>
          </w:p>
        </w:tc>
        <w:tc>
          <w:tcPr>
            <w:tcW w:w="2127" w:type="dxa"/>
            <w:tcBorders>
              <w:bottom w:val="single" w:sz="4" w:space="0" w:color="auto"/>
            </w:tcBorders>
          </w:tcPr>
          <w:p w:rsidR="00CB2482" w:rsidRPr="0012712B" w:rsidRDefault="00CB2482" w:rsidP="004F2414">
            <w:pPr>
              <w:pStyle w:val="TAL"/>
              <w:rPr>
                <w:ins w:id="386"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387" w:author="SB210412" w:date="2021-04-27T11:37:00Z"/>
              </w:rPr>
            </w:pPr>
          </w:p>
        </w:tc>
        <w:tc>
          <w:tcPr>
            <w:tcW w:w="1418" w:type="dxa"/>
            <w:tcBorders>
              <w:bottom w:val="single" w:sz="4" w:space="0" w:color="auto"/>
            </w:tcBorders>
          </w:tcPr>
          <w:p w:rsidR="00CB2482" w:rsidRPr="0012712B" w:rsidRDefault="00CB2482" w:rsidP="004F2414">
            <w:pPr>
              <w:pStyle w:val="TAL"/>
              <w:rPr>
                <w:ins w:id="388" w:author="SB210412" w:date="2021-04-27T11:37:00Z"/>
              </w:rPr>
            </w:pPr>
          </w:p>
        </w:tc>
        <w:tc>
          <w:tcPr>
            <w:tcW w:w="1135" w:type="dxa"/>
            <w:tcBorders>
              <w:bottom w:val="single" w:sz="4" w:space="0" w:color="auto"/>
            </w:tcBorders>
          </w:tcPr>
          <w:p w:rsidR="00CB2482" w:rsidRPr="0012712B" w:rsidRDefault="00CB2482" w:rsidP="004F2414">
            <w:pPr>
              <w:pStyle w:val="TAL"/>
              <w:rPr>
                <w:ins w:id="389" w:author="SB210412" w:date="2021-04-27T11:37:00Z"/>
              </w:rPr>
            </w:pPr>
          </w:p>
        </w:tc>
      </w:tr>
      <w:tr w:rsidR="00CB2482" w:rsidRPr="0012712B" w:rsidTr="004F2414">
        <w:trPr>
          <w:cantSplit/>
          <w:jc w:val="center"/>
          <w:ins w:id="390" w:author="SB210412" w:date="2021-04-27T11:37:00Z"/>
        </w:trPr>
        <w:tc>
          <w:tcPr>
            <w:tcW w:w="2833" w:type="dxa"/>
            <w:tcBorders>
              <w:bottom w:val="single" w:sz="4" w:space="0" w:color="auto"/>
            </w:tcBorders>
          </w:tcPr>
          <w:p w:rsidR="00CB2482" w:rsidRPr="0012712B" w:rsidRDefault="00CB2482" w:rsidP="004F2414">
            <w:pPr>
              <w:pStyle w:val="TAL"/>
              <w:rPr>
                <w:ins w:id="391" w:author="SB210412" w:date="2021-04-27T11:37:00Z"/>
                <w:b/>
              </w:rPr>
            </w:pPr>
            <w:ins w:id="392" w:author="SB210412" w:date="2021-04-27T11:37:00Z">
              <w:r w:rsidRPr="0012712B">
                <w:rPr>
                  <w:b/>
                </w:rPr>
                <w:t xml:space="preserve">      Content-Type</w:t>
              </w:r>
            </w:ins>
          </w:p>
        </w:tc>
        <w:tc>
          <w:tcPr>
            <w:tcW w:w="2127" w:type="dxa"/>
            <w:tcBorders>
              <w:bottom w:val="single" w:sz="4" w:space="0" w:color="auto"/>
            </w:tcBorders>
          </w:tcPr>
          <w:p w:rsidR="00CB2482" w:rsidRPr="0012712B" w:rsidRDefault="00CB2482" w:rsidP="004F2414">
            <w:pPr>
              <w:pStyle w:val="TAL"/>
              <w:rPr>
                <w:ins w:id="393" w:author="SB210412" w:date="2021-04-27T11:37:00Z"/>
              </w:rPr>
            </w:pPr>
            <w:ins w:id="394" w:author="SB210412" w:date="2021-04-27T11:37:00Z">
              <w:r w:rsidRPr="0012712B">
                <w:t>"application/vnd.3gpp.mcptt-info+xml"</w:t>
              </w:r>
            </w:ins>
          </w:p>
        </w:tc>
        <w:tc>
          <w:tcPr>
            <w:tcW w:w="2126" w:type="dxa"/>
            <w:tcBorders>
              <w:top w:val="single" w:sz="4" w:space="0" w:color="auto"/>
              <w:bottom w:val="single" w:sz="4" w:space="0" w:color="auto"/>
            </w:tcBorders>
          </w:tcPr>
          <w:p w:rsidR="00CB2482" w:rsidRPr="0012712B" w:rsidRDefault="00CB2482" w:rsidP="004F2414">
            <w:pPr>
              <w:pStyle w:val="TAL"/>
              <w:rPr>
                <w:ins w:id="395" w:author="SB210412" w:date="2021-04-27T11:37:00Z"/>
              </w:rPr>
            </w:pPr>
          </w:p>
        </w:tc>
        <w:tc>
          <w:tcPr>
            <w:tcW w:w="1418" w:type="dxa"/>
            <w:tcBorders>
              <w:bottom w:val="single" w:sz="4" w:space="0" w:color="auto"/>
            </w:tcBorders>
          </w:tcPr>
          <w:p w:rsidR="00CB2482" w:rsidRPr="0012712B" w:rsidRDefault="00CB2482" w:rsidP="004F2414">
            <w:pPr>
              <w:pStyle w:val="TAL"/>
              <w:rPr>
                <w:ins w:id="396" w:author="SB210412" w:date="2021-04-27T11:37:00Z"/>
              </w:rPr>
            </w:pPr>
          </w:p>
        </w:tc>
        <w:tc>
          <w:tcPr>
            <w:tcW w:w="1135" w:type="dxa"/>
            <w:tcBorders>
              <w:bottom w:val="single" w:sz="4" w:space="0" w:color="auto"/>
            </w:tcBorders>
          </w:tcPr>
          <w:p w:rsidR="00CB2482" w:rsidRPr="0012712B" w:rsidRDefault="00CB2482" w:rsidP="004F2414">
            <w:pPr>
              <w:pStyle w:val="TAL"/>
              <w:rPr>
                <w:ins w:id="397" w:author="SB210412" w:date="2021-04-27T11:37:00Z"/>
              </w:rPr>
            </w:pPr>
          </w:p>
        </w:tc>
      </w:tr>
      <w:tr w:rsidR="00CB2482" w:rsidRPr="0012712B" w:rsidTr="004F2414">
        <w:trPr>
          <w:cantSplit/>
          <w:jc w:val="center"/>
          <w:ins w:id="398" w:author="SB210412" w:date="2021-04-27T11:37:00Z"/>
        </w:trPr>
        <w:tc>
          <w:tcPr>
            <w:tcW w:w="2833" w:type="dxa"/>
            <w:tcBorders>
              <w:bottom w:val="single" w:sz="4" w:space="0" w:color="auto"/>
            </w:tcBorders>
          </w:tcPr>
          <w:p w:rsidR="00CB2482" w:rsidRPr="0012712B" w:rsidRDefault="00CB2482" w:rsidP="004F2414">
            <w:pPr>
              <w:pStyle w:val="TAL"/>
              <w:rPr>
                <w:ins w:id="399" w:author="SB210412" w:date="2021-04-27T11:37:00Z"/>
                <w:b/>
              </w:rPr>
            </w:pPr>
            <w:ins w:id="400" w:author="SB210412" w:date="2021-04-27T11:37:00Z">
              <w:r w:rsidRPr="0012712B">
                <w:t xml:space="preserve">    MIME-part-body</w:t>
              </w:r>
            </w:ins>
          </w:p>
        </w:tc>
        <w:tc>
          <w:tcPr>
            <w:tcW w:w="2127" w:type="dxa"/>
            <w:tcBorders>
              <w:bottom w:val="single" w:sz="4" w:space="0" w:color="auto"/>
            </w:tcBorders>
          </w:tcPr>
          <w:p w:rsidR="00CB2482" w:rsidRPr="0012712B" w:rsidRDefault="00CB2482" w:rsidP="004F2414">
            <w:pPr>
              <w:pStyle w:val="TAL"/>
              <w:rPr>
                <w:ins w:id="401" w:author="SB210412" w:date="2021-04-27T11:37:00Z"/>
              </w:rPr>
            </w:pPr>
            <w:ins w:id="402" w:author="SB210412" w:date="2021-04-27T11:37:00Z">
              <w:r w:rsidRPr="0012712B">
                <w:t xml:space="preserve">MCPTT-Info as described in Table </w:t>
              </w:r>
              <w:r>
                <w:t>6.2.23.3.3-3</w:t>
              </w:r>
            </w:ins>
          </w:p>
        </w:tc>
        <w:tc>
          <w:tcPr>
            <w:tcW w:w="2126" w:type="dxa"/>
            <w:tcBorders>
              <w:top w:val="single" w:sz="4" w:space="0" w:color="auto"/>
              <w:bottom w:val="single" w:sz="4" w:space="0" w:color="auto"/>
            </w:tcBorders>
          </w:tcPr>
          <w:p w:rsidR="00CB2482" w:rsidRPr="0012712B" w:rsidRDefault="00CB2482" w:rsidP="004F2414">
            <w:pPr>
              <w:pStyle w:val="TAL"/>
              <w:rPr>
                <w:ins w:id="403" w:author="SB210412" w:date="2021-04-27T11:37:00Z"/>
              </w:rPr>
            </w:pPr>
          </w:p>
        </w:tc>
        <w:tc>
          <w:tcPr>
            <w:tcW w:w="1418" w:type="dxa"/>
            <w:tcBorders>
              <w:bottom w:val="single" w:sz="4" w:space="0" w:color="auto"/>
            </w:tcBorders>
          </w:tcPr>
          <w:p w:rsidR="00CB2482" w:rsidRPr="0012712B" w:rsidRDefault="00CB2482" w:rsidP="004F2414">
            <w:pPr>
              <w:pStyle w:val="TAL"/>
              <w:rPr>
                <w:ins w:id="404" w:author="SB210412" w:date="2021-04-27T11:37:00Z"/>
              </w:rPr>
            </w:pPr>
          </w:p>
        </w:tc>
        <w:tc>
          <w:tcPr>
            <w:tcW w:w="1135" w:type="dxa"/>
            <w:tcBorders>
              <w:bottom w:val="single" w:sz="4" w:space="0" w:color="auto"/>
            </w:tcBorders>
          </w:tcPr>
          <w:p w:rsidR="00CB2482" w:rsidRPr="0012712B" w:rsidRDefault="00CB2482" w:rsidP="004F2414">
            <w:pPr>
              <w:pStyle w:val="TAL"/>
              <w:rPr>
                <w:ins w:id="405" w:author="SB210412" w:date="2021-04-27T11:37:00Z"/>
              </w:rPr>
            </w:pPr>
          </w:p>
        </w:tc>
      </w:tr>
      <w:tr w:rsidR="00CB2482" w:rsidRPr="0012712B" w:rsidTr="004F2414">
        <w:trPr>
          <w:cantSplit/>
          <w:jc w:val="center"/>
          <w:ins w:id="406"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07" w:author="SB210412" w:date="2021-04-27T11:37:00Z"/>
              </w:rPr>
            </w:pPr>
            <w:ins w:id="408" w:author="SB210412" w:date="2021-04-27T11:37:00Z">
              <w:r w:rsidRPr="0012712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09"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10" w:author="SB210412" w:date="2021-04-27T11:37:00Z"/>
                <w:b/>
              </w:rPr>
            </w:pPr>
            <w:ins w:id="411" w:author="SB210412" w:date="2021-04-27T11:37:00Z">
              <w:r w:rsidRPr="0012712B">
                <w:rPr>
                  <w:b/>
                </w:rPr>
                <w:t>Resource list</w:t>
              </w:r>
            </w:ins>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12"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13" w:author="SB210412" w:date="2021-04-27T11:37:00Z"/>
              </w:rPr>
            </w:pPr>
          </w:p>
        </w:tc>
      </w:tr>
      <w:tr w:rsidR="00CB2482" w:rsidRPr="0012712B" w:rsidTr="004F2414">
        <w:trPr>
          <w:cantSplit/>
          <w:jc w:val="center"/>
          <w:ins w:id="414" w:author="SB210412" w:date="2021-04-27T11:37:00Z"/>
        </w:trPr>
        <w:tc>
          <w:tcPr>
            <w:tcW w:w="28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15" w:author="SB210412" w:date="2021-04-27T11:37:00Z"/>
              </w:rPr>
            </w:pPr>
            <w:ins w:id="416" w:author="SB210412" w:date="2021-04-27T11:37:00Z">
              <w:r w:rsidRPr="0012712B">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17"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18"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19" w:author="SB210412" w:date="2021-04-27T11:37:00Z"/>
              </w:rPr>
            </w:pPr>
          </w:p>
        </w:tc>
        <w:tc>
          <w:tcPr>
            <w:tcW w:w="1135"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20" w:author="SB210412" w:date="2021-04-27T11:37:00Z"/>
              </w:rPr>
            </w:pPr>
          </w:p>
        </w:tc>
      </w:tr>
      <w:tr w:rsidR="00CB2482" w:rsidRPr="0012712B" w:rsidTr="004F2414">
        <w:trPr>
          <w:cantSplit/>
          <w:jc w:val="center"/>
          <w:ins w:id="421" w:author="SB210412" w:date="2021-04-27T11:37:00Z"/>
        </w:trPr>
        <w:tc>
          <w:tcPr>
            <w:tcW w:w="2833" w:type="dxa"/>
            <w:tcBorders>
              <w:bottom w:val="single" w:sz="4" w:space="0" w:color="auto"/>
            </w:tcBorders>
            <w:shd w:val="clear" w:color="auto" w:fill="auto"/>
          </w:tcPr>
          <w:p w:rsidR="00CB2482" w:rsidRPr="0012712B" w:rsidRDefault="00CB2482" w:rsidP="004F2414">
            <w:pPr>
              <w:pStyle w:val="TAL"/>
              <w:rPr>
                <w:ins w:id="422" w:author="SB210412" w:date="2021-04-27T11:37:00Z"/>
              </w:rPr>
            </w:pPr>
            <w:ins w:id="423" w:author="SB210412" w:date="2021-04-27T11:37:00Z">
              <w:r w:rsidRPr="0012712B">
                <w:rPr>
                  <w:b/>
                </w:rPr>
                <w:t xml:space="preserve">      Content-Type</w:t>
              </w:r>
            </w:ins>
          </w:p>
        </w:tc>
        <w:tc>
          <w:tcPr>
            <w:tcW w:w="2127" w:type="dxa"/>
            <w:tcBorders>
              <w:bottom w:val="single" w:sz="4" w:space="0" w:color="auto"/>
            </w:tcBorders>
            <w:shd w:val="clear" w:color="auto" w:fill="auto"/>
          </w:tcPr>
          <w:p w:rsidR="00CB2482" w:rsidRPr="0012712B" w:rsidRDefault="00CB2482" w:rsidP="004F2414">
            <w:pPr>
              <w:pStyle w:val="TAL"/>
              <w:rPr>
                <w:ins w:id="424" w:author="SB210412" w:date="2021-04-27T11:37:00Z"/>
              </w:rPr>
            </w:pPr>
            <w:ins w:id="425" w:author="SB210412" w:date="2021-04-27T11:37:00Z">
              <w:r w:rsidRPr="0012712B">
                <w:t>"application/resource-lists+xml"</w:t>
              </w:r>
            </w:ins>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426" w:author="SB210412" w:date="2021-04-27T11:37:00Z"/>
              </w:rPr>
            </w:pPr>
          </w:p>
        </w:tc>
        <w:tc>
          <w:tcPr>
            <w:tcW w:w="1418" w:type="dxa"/>
            <w:tcBorders>
              <w:bottom w:val="single" w:sz="4" w:space="0" w:color="auto"/>
            </w:tcBorders>
            <w:shd w:val="clear" w:color="auto" w:fill="auto"/>
          </w:tcPr>
          <w:p w:rsidR="00CB2482" w:rsidRPr="0012712B" w:rsidRDefault="00CB2482" w:rsidP="004F2414">
            <w:pPr>
              <w:pStyle w:val="TAL"/>
              <w:rPr>
                <w:ins w:id="427" w:author="SB210412" w:date="2021-04-27T11:37:00Z"/>
              </w:rPr>
            </w:pPr>
          </w:p>
        </w:tc>
        <w:tc>
          <w:tcPr>
            <w:tcW w:w="1135" w:type="dxa"/>
            <w:tcBorders>
              <w:bottom w:val="single" w:sz="4" w:space="0" w:color="auto"/>
            </w:tcBorders>
            <w:shd w:val="clear" w:color="auto" w:fill="auto"/>
          </w:tcPr>
          <w:p w:rsidR="00CB2482" w:rsidRPr="0012712B" w:rsidRDefault="00CB2482" w:rsidP="004F2414">
            <w:pPr>
              <w:pStyle w:val="TAL"/>
              <w:rPr>
                <w:ins w:id="428" w:author="SB210412" w:date="2021-04-27T11:37:00Z"/>
              </w:rPr>
            </w:pPr>
          </w:p>
        </w:tc>
      </w:tr>
      <w:tr w:rsidR="00CB2482" w:rsidRPr="0012712B" w:rsidTr="004F2414">
        <w:trPr>
          <w:cantSplit/>
          <w:jc w:val="center"/>
          <w:ins w:id="429" w:author="SB210412" w:date="2021-04-27T11:37:00Z"/>
        </w:trPr>
        <w:tc>
          <w:tcPr>
            <w:tcW w:w="2833" w:type="dxa"/>
            <w:tcBorders>
              <w:bottom w:val="single" w:sz="4" w:space="0" w:color="auto"/>
            </w:tcBorders>
            <w:shd w:val="clear" w:color="auto" w:fill="auto"/>
          </w:tcPr>
          <w:p w:rsidR="00CB2482" w:rsidRPr="0012712B" w:rsidRDefault="00CB2482" w:rsidP="004F2414">
            <w:pPr>
              <w:pStyle w:val="TAL"/>
              <w:rPr>
                <w:ins w:id="430" w:author="SB210412" w:date="2021-04-27T11:37:00Z"/>
              </w:rPr>
            </w:pPr>
            <w:ins w:id="431" w:author="SB210412" w:date="2021-04-27T11:37:00Z">
              <w:r w:rsidRPr="0012712B">
                <w:t xml:space="preserve">    MIME-part-body</w:t>
              </w:r>
            </w:ins>
          </w:p>
        </w:tc>
        <w:tc>
          <w:tcPr>
            <w:tcW w:w="2127" w:type="dxa"/>
            <w:tcBorders>
              <w:bottom w:val="single" w:sz="4" w:space="0" w:color="auto"/>
            </w:tcBorders>
            <w:shd w:val="clear" w:color="auto" w:fill="auto"/>
          </w:tcPr>
          <w:p w:rsidR="00CB2482" w:rsidRPr="0012712B" w:rsidRDefault="00CB2482" w:rsidP="004F2414">
            <w:pPr>
              <w:pStyle w:val="TAL"/>
              <w:rPr>
                <w:ins w:id="432" w:author="SB210412" w:date="2021-04-27T11:37:00Z"/>
              </w:rPr>
            </w:pPr>
            <w:ins w:id="433" w:author="SB210412" w:date="2021-04-27T11:37:00Z">
              <w:r w:rsidRPr="0012712B">
                <w:t xml:space="preserve">As described in Table </w:t>
              </w:r>
              <w:r>
                <w:t>6.2.23.3.3-4</w:t>
              </w:r>
            </w:ins>
          </w:p>
        </w:tc>
        <w:tc>
          <w:tcPr>
            <w:tcW w:w="2126" w:type="dxa"/>
            <w:tcBorders>
              <w:top w:val="single" w:sz="4" w:space="0" w:color="auto"/>
              <w:bottom w:val="single" w:sz="4" w:space="0" w:color="auto"/>
            </w:tcBorders>
            <w:shd w:val="clear" w:color="auto" w:fill="auto"/>
          </w:tcPr>
          <w:p w:rsidR="00CB2482" w:rsidRPr="0012712B" w:rsidRDefault="00CB2482" w:rsidP="004F2414">
            <w:pPr>
              <w:pStyle w:val="TAL"/>
              <w:rPr>
                <w:ins w:id="434" w:author="SB210412" w:date="2021-04-27T11:37:00Z"/>
              </w:rPr>
            </w:pPr>
          </w:p>
        </w:tc>
        <w:tc>
          <w:tcPr>
            <w:tcW w:w="1418" w:type="dxa"/>
            <w:tcBorders>
              <w:bottom w:val="single" w:sz="4" w:space="0" w:color="auto"/>
            </w:tcBorders>
            <w:shd w:val="clear" w:color="auto" w:fill="auto"/>
          </w:tcPr>
          <w:p w:rsidR="00CB2482" w:rsidRPr="0012712B" w:rsidRDefault="00CB2482" w:rsidP="004F2414">
            <w:pPr>
              <w:pStyle w:val="TAL"/>
              <w:rPr>
                <w:ins w:id="435" w:author="SB210412" w:date="2021-04-27T11:37:00Z"/>
              </w:rPr>
            </w:pPr>
          </w:p>
        </w:tc>
        <w:tc>
          <w:tcPr>
            <w:tcW w:w="1135" w:type="dxa"/>
            <w:tcBorders>
              <w:bottom w:val="single" w:sz="4" w:space="0" w:color="auto"/>
            </w:tcBorders>
            <w:shd w:val="clear" w:color="auto" w:fill="auto"/>
          </w:tcPr>
          <w:p w:rsidR="00CB2482" w:rsidRPr="0012712B" w:rsidRDefault="00CB2482" w:rsidP="004F2414">
            <w:pPr>
              <w:pStyle w:val="TAL"/>
              <w:rPr>
                <w:ins w:id="436" w:author="SB210412" w:date="2021-04-27T11:37:00Z"/>
              </w:rPr>
            </w:pPr>
          </w:p>
        </w:tc>
      </w:tr>
    </w:tbl>
    <w:p w:rsidR="00CB2482" w:rsidRPr="00DE6BD1" w:rsidRDefault="00CB2482" w:rsidP="00CB2482">
      <w:pPr>
        <w:rPr>
          <w:ins w:id="437" w:author="SB210412" w:date="2021-04-27T11:37:00Z"/>
        </w:rPr>
      </w:pPr>
    </w:p>
    <w:p w:rsidR="00CB2482" w:rsidRPr="00DE6BD1" w:rsidRDefault="00CB2482" w:rsidP="00CB2482">
      <w:pPr>
        <w:pStyle w:val="TH"/>
        <w:rPr>
          <w:ins w:id="438" w:author="SB210412" w:date="2021-04-27T11:37:00Z"/>
        </w:rPr>
      </w:pPr>
      <w:ins w:id="439" w:author="SB210412" w:date="2021-04-27T11:37:00Z">
        <w:r w:rsidRPr="00DE6BD1">
          <w:t xml:space="preserve">Table </w:t>
        </w:r>
        <w:r>
          <w:t>6.2.23</w:t>
        </w:r>
        <w:r w:rsidRPr="00DE6BD1">
          <w:t>.3.3-2: SDP Message</w:t>
        </w:r>
        <w:r w:rsidRPr="00DE6BD1">
          <w:rPr>
            <w:lang w:eastAsia="ko-KR"/>
          </w:rPr>
          <w:t xml:space="preserve"> in SIP INVITE</w:t>
        </w:r>
        <w:r w:rsidRPr="00DE6BD1">
          <w:t xml:space="preserve"> (Table </w:t>
        </w:r>
        <w:r>
          <w:t>6.2.23</w:t>
        </w:r>
        <w:r w:rsidRPr="00DE6BD1">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B2482" w:rsidRPr="00DE6BD1" w:rsidTr="004F2414">
        <w:trPr>
          <w:jc w:val="center"/>
          <w:ins w:id="440" w:author="SB210412" w:date="2021-04-27T11:37:00Z"/>
        </w:trPr>
        <w:tc>
          <w:tcPr>
            <w:tcW w:w="9639" w:type="dxa"/>
          </w:tcPr>
          <w:p w:rsidR="00CB2482" w:rsidRPr="00DE6BD1" w:rsidRDefault="00CB2482" w:rsidP="004F2414">
            <w:pPr>
              <w:pStyle w:val="TAL"/>
              <w:rPr>
                <w:ins w:id="441" w:author="SB210412" w:date="2021-04-27T11:37:00Z"/>
              </w:rPr>
            </w:pPr>
            <w:ins w:id="442" w:author="SB210412" w:date="2021-04-27T11:37:00Z">
              <w:r w:rsidRPr="00DE6BD1">
                <w:t>Derivation Path: TS 36.579-1 [2], table 5.5.3.1.2-1, condition PRIVATE-CALL</w:t>
              </w:r>
            </w:ins>
            <w:ins w:id="443" w:author="SB210511" w:date="2021-05-20T10:40:00Z">
              <w:r w:rsidR="000004EA">
                <w:t xml:space="preserve"> </w:t>
              </w:r>
              <w:r w:rsidR="000004EA" w:rsidRPr="000004EA">
                <w:rPr>
                  <w:highlight w:val="yellow"/>
                </w:rPr>
                <w:t xml:space="preserve">AND </w:t>
              </w:r>
              <w:r w:rsidR="000004EA" w:rsidRPr="000004EA">
                <w:rPr>
                  <w:highlight w:val="yellow"/>
                  <w:lang w:val="de-DE"/>
                </w:rPr>
                <w:t>WITHOUT_MEDIACONTROL</w:t>
              </w:r>
            </w:ins>
            <w:ins w:id="444" w:author="SB210511" w:date="2021-05-20T11:26:00Z">
              <w:r w:rsidR="00A64170">
                <w:t xml:space="preserve"> </w:t>
              </w:r>
              <w:r w:rsidR="00A64170" w:rsidRPr="00A64170">
                <w:rPr>
                  <w:highlight w:val="yellow"/>
                </w:rPr>
                <w:t>(NOTE 1)</w:t>
              </w:r>
            </w:ins>
          </w:p>
        </w:tc>
      </w:tr>
      <w:tr w:rsidR="00CB2482" w:rsidRPr="00DE6BD1" w:rsidTr="004F2414">
        <w:trPr>
          <w:jc w:val="center"/>
          <w:ins w:id="445" w:author="SB210412" w:date="2021-04-27T11:37:00Z"/>
        </w:trPr>
        <w:tc>
          <w:tcPr>
            <w:tcW w:w="9639" w:type="dxa"/>
          </w:tcPr>
          <w:p w:rsidR="00CB2482" w:rsidRPr="00DE6BD1" w:rsidRDefault="00CB2482" w:rsidP="004F2414">
            <w:pPr>
              <w:pStyle w:val="TAN"/>
              <w:rPr>
                <w:ins w:id="446" w:author="SB210412" w:date="2021-04-27T11:37:00Z"/>
              </w:rPr>
            </w:pPr>
            <w:ins w:id="447" w:author="SB210412" w:date="2021-04-27T11:37:00Z">
              <w:r>
                <w:t>NOTE 1:</w:t>
              </w:r>
              <w:r>
                <w:tab/>
                <w:t>Without floor control is chosen for simplifying the test sequence. No relevance to the test purposes.</w:t>
              </w:r>
            </w:ins>
          </w:p>
        </w:tc>
      </w:tr>
    </w:tbl>
    <w:p w:rsidR="00CB2482" w:rsidRDefault="00CB2482" w:rsidP="00CB2482">
      <w:pPr>
        <w:rPr>
          <w:ins w:id="448" w:author="SB210412" w:date="2021-04-27T11:37:00Z"/>
        </w:rPr>
      </w:pPr>
    </w:p>
    <w:p w:rsidR="00CB2482" w:rsidRPr="00DE6BD1" w:rsidRDefault="00CB2482" w:rsidP="00CB2482">
      <w:pPr>
        <w:pStyle w:val="TH"/>
        <w:rPr>
          <w:ins w:id="449" w:author="SB210412" w:date="2021-04-27T11:37:00Z"/>
        </w:rPr>
      </w:pPr>
      <w:ins w:id="450" w:author="SB210412" w:date="2021-04-27T11:37:00Z">
        <w:r w:rsidRPr="00DE6BD1">
          <w:lastRenderedPageBreak/>
          <w:t xml:space="preserve">Table </w:t>
        </w:r>
        <w:r>
          <w:t>6.2.23.3.3-3</w:t>
        </w:r>
        <w:r w:rsidRPr="00DE6BD1">
          <w:t xml:space="preserve">: </w:t>
        </w:r>
        <w:r w:rsidRPr="00DE6BD1">
          <w:rPr>
            <w:lang w:eastAsia="ko-KR"/>
          </w:rPr>
          <w:t>MCPTT-Info in SIP INVITE</w:t>
        </w:r>
        <w:r w:rsidRPr="00DE6BD1">
          <w:t xml:space="preserve"> (Table </w:t>
        </w:r>
        <w:r>
          <w:t>6.2.23.3.3-1</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B2482" w:rsidRPr="00DE6BD1" w:rsidTr="004F2414">
        <w:trPr>
          <w:jc w:val="center"/>
          <w:ins w:id="451" w:author="SB210412" w:date="2021-04-27T11:37:00Z"/>
        </w:trPr>
        <w:tc>
          <w:tcPr>
            <w:tcW w:w="9639" w:type="dxa"/>
            <w:gridSpan w:val="5"/>
          </w:tcPr>
          <w:p w:rsidR="00CB2482" w:rsidRPr="00DE6BD1" w:rsidRDefault="00CB2482" w:rsidP="004F2414">
            <w:pPr>
              <w:pStyle w:val="TAL"/>
              <w:rPr>
                <w:ins w:id="452" w:author="SB210412" w:date="2021-04-27T11:37:00Z"/>
              </w:rPr>
            </w:pPr>
            <w:ins w:id="453" w:author="SB210412" w:date="2021-04-27T11:37:00Z">
              <w:r w:rsidRPr="00DE6BD1">
                <w:t>Derivation Path: TS 36.579-1 [2], table 5.5.3</w:t>
              </w:r>
              <w:r>
                <w:t xml:space="preserve">.2.1-1, condition </w:t>
              </w:r>
              <w:r w:rsidRPr="00602A3A">
                <w:t>INVITE_REFER</w:t>
              </w:r>
            </w:ins>
          </w:p>
        </w:tc>
      </w:tr>
      <w:tr w:rsidR="00CB2482" w:rsidRPr="0012712B" w:rsidTr="004F2414">
        <w:trPr>
          <w:cantSplit/>
          <w:tblHeader/>
          <w:jc w:val="center"/>
          <w:ins w:id="454" w:author="SB210412" w:date="2021-04-27T11:37:00Z"/>
        </w:trPr>
        <w:tc>
          <w:tcPr>
            <w:tcW w:w="2836" w:type="dxa"/>
            <w:shd w:val="clear" w:color="auto" w:fill="auto"/>
          </w:tcPr>
          <w:p w:rsidR="00CB2482" w:rsidRPr="0012712B" w:rsidRDefault="00CB2482" w:rsidP="004F2414">
            <w:pPr>
              <w:pStyle w:val="TAH"/>
              <w:rPr>
                <w:ins w:id="455" w:author="SB210412" w:date="2021-04-27T11:37:00Z"/>
                <w:bCs/>
              </w:rPr>
            </w:pPr>
            <w:ins w:id="456" w:author="SB210412" w:date="2021-04-27T11:37:00Z">
              <w:r w:rsidRPr="0012712B">
                <w:rPr>
                  <w:bCs/>
                </w:rPr>
                <w:t>Information Element</w:t>
              </w:r>
            </w:ins>
          </w:p>
        </w:tc>
        <w:tc>
          <w:tcPr>
            <w:tcW w:w="2126" w:type="dxa"/>
            <w:shd w:val="clear" w:color="auto" w:fill="auto"/>
          </w:tcPr>
          <w:p w:rsidR="00CB2482" w:rsidRPr="0012712B" w:rsidRDefault="00CB2482" w:rsidP="004F2414">
            <w:pPr>
              <w:pStyle w:val="TAH"/>
              <w:rPr>
                <w:ins w:id="457" w:author="SB210412" w:date="2021-04-27T11:37:00Z"/>
                <w:bCs/>
              </w:rPr>
            </w:pPr>
            <w:ins w:id="458" w:author="SB210412" w:date="2021-04-27T11:37:00Z">
              <w:r w:rsidRPr="0012712B">
                <w:rPr>
                  <w:bCs/>
                </w:rPr>
                <w:t>Value/remark</w:t>
              </w:r>
            </w:ins>
          </w:p>
        </w:tc>
        <w:tc>
          <w:tcPr>
            <w:tcW w:w="2126" w:type="dxa"/>
            <w:tcBorders>
              <w:bottom w:val="single" w:sz="4" w:space="0" w:color="auto"/>
            </w:tcBorders>
            <w:shd w:val="clear" w:color="auto" w:fill="auto"/>
          </w:tcPr>
          <w:p w:rsidR="00CB2482" w:rsidRPr="0012712B" w:rsidRDefault="00CB2482" w:rsidP="004F2414">
            <w:pPr>
              <w:pStyle w:val="TAH"/>
              <w:rPr>
                <w:ins w:id="459" w:author="SB210412" w:date="2021-04-27T11:37:00Z"/>
                <w:bCs/>
              </w:rPr>
            </w:pPr>
            <w:ins w:id="460" w:author="SB210412" w:date="2021-04-27T11:37:00Z">
              <w:r w:rsidRPr="0012712B">
                <w:rPr>
                  <w:bCs/>
                </w:rPr>
                <w:t>Comment</w:t>
              </w:r>
            </w:ins>
          </w:p>
        </w:tc>
        <w:tc>
          <w:tcPr>
            <w:tcW w:w="1418" w:type="dxa"/>
            <w:shd w:val="clear" w:color="auto" w:fill="auto"/>
          </w:tcPr>
          <w:p w:rsidR="00CB2482" w:rsidRPr="0012712B" w:rsidRDefault="00CB2482" w:rsidP="004F2414">
            <w:pPr>
              <w:pStyle w:val="TAH"/>
              <w:rPr>
                <w:ins w:id="461" w:author="SB210412" w:date="2021-04-27T11:37:00Z"/>
                <w:bCs/>
              </w:rPr>
            </w:pPr>
            <w:ins w:id="462" w:author="SB210412" w:date="2021-04-27T11:37:00Z">
              <w:r w:rsidRPr="0012712B">
                <w:rPr>
                  <w:bCs/>
                </w:rPr>
                <w:t>Reference</w:t>
              </w:r>
            </w:ins>
          </w:p>
        </w:tc>
        <w:tc>
          <w:tcPr>
            <w:tcW w:w="1133" w:type="dxa"/>
            <w:shd w:val="clear" w:color="auto" w:fill="auto"/>
          </w:tcPr>
          <w:p w:rsidR="00CB2482" w:rsidRPr="0012712B" w:rsidRDefault="00CB2482" w:rsidP="004F2414">
            <w:pPr>
              <w:pStyle w:val="TAH"/>
              <w:rPr>
                <w:ins w:id="463" w:author="SB210412" w:date="2021-04-27T11:37:00Z"/>
                <w:bCs/>
              </w:rPr>
            </w:pPr>
            <w:ins w:id="464" w:author="SB210412" w:date="2021-04-27T11:37:00Z">
              <w:r w:rsidRPr="0012712B">
                <w:rPr>
                  <w:bCs/>
                </w:rPr>
                <w:t>Condition</w:t>
              </w:r>
            </w:ins>
          </w:p>
        </w:tc>
      </w:tr>
      <w:tr w:rsidR="00CB2482" w:rsidRPr="0012712B" w:rsidTr="004F2414">
        <w:trPr>
          <w:cantSplit/>
          <w:jc w:val="center"/>
          <w:ins w:id="465"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66" w:author="SB210412" w:date="2021-04-27T11:37:00Z"/>
              </w:rPr>
            </w:pPr>
            <w:ins w:id="467" w:author="SB210412" w:date="2021-04-27T11:37:00Z">
              <w:r w:rsidRPr="0012712B">
                <w:t>mcpttinfo</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68"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69"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70"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71" w:author="SB210412" w:date="2021-04-27T11:37:00Z"/>
              </w:rPr>
            </w:pPr>
          </w:p>
        </w:tc>
      </w:tr>
      <w:tr w:rsidR="00CB2482" w:rsidRPr="0012712B" w:rsidTr="004F2414">
        <w:trPr>
          <w:cantSplit/>
          <w:jc w:val="center"/>
          <w:ins w:id="472"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73" w:author="SB210412" w:date="2021-04-27T11:37:00Z"/>
              </w:rPr>
            </w:pPr>
            <w:ins w:id="474" w:author="SB210412" w:date="2021-04-27T11:37:00Z">
              <w:r w:rsidRPr="0012712B">
                <w:t xml:space="preserve">  mcptt-Params</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75"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76"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77"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78" w:author="SB210412" w:date="2021-04-27T11:37:00Z"/>
              </w:rPr>
            </w:pPr>
          </w:p>
        </w:tc>
      </w:tr>
      <w:tr w:rsidR="00CB2482" w:rsidRPr="0012712B" w:rsidTr="004F2414">
        <w:trPr>
          <w:cantSplit/>
          <w:jc w:val="center"/>
          <w:ins w:id="479"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80" w:author="SB210412" w:date="2021-04-27T11:37:00Z"/>
              </w:rPr>
            </w:pPr>
            <w:ins w:id="481" w:author="SB210412" w:date="2021-04-27T11:37:00Z">
              <w:r w:rsidRPr="0012712B">
                <w:t xml:space="preserve">    session-type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82" w:author="SB210412" w:date="2021-04-27T11:37:00Z"/>
              </w:rPr>
            </w:pPr>
            <w:ins w:id="483" w:author="SB210412" w:date="2021-04-27T11:37:00Z">
              <w:r w:rsidRPr="00D95EF2">
                <w:t>"first-to-answer"</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84"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85"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486" w:author="SB210412" w:date="2021-04-27T11:37:00Z"/>
              </w:rPr>
            </w:pPr>
          </w:p>
        </w:tc>
      </w:tr>
    </w:tbl>
    <w:p w:rsidR="00CB2482" w:rsidRDefault="00CB2482" w:rsidP="00CB2482">
      <w:pPr>
        <w:rPr>
          <w:ins w:id="487" w:author="SB210412" w:date="2021-04-27T11:37:00Z"/>
        </w:rPr>
      </w:pPr>
    </w:p>
    <w:p w:rsidR="00CB2482" w:rsidRPr="00DE6BD1" w:rsidRDefault="00CB2482" w:rsidP="00CB2482">
      <w:pPr>
        <w:pStyle w:val="TH"/>
        <w:rPr>
          <w:ins w:id="488" w:author="SB210412" w:date="2021-04-27T11:37:00Z"/>
        </w:rPr>
      </w:pPr>
      <w:ins w:id="489" w:author="SB210412" w:date="2021-04-27T11:37:00Z">
        <w:r w:rsidRPr="00DE6BD1">
          <w:t xml:space="preserve">Table </w:t>
        </w:r>
        <w:r>
          <w:t>6.2.23.3.3-4</w:t>
        </w:r>
        <w:r w:rsidRPr="00DE6BD1">
          <w:t xml:space="preserve">: </w:t>
        </w:r>
        <w:r w:rsidRPr="0012712B">
          <w:t>Resource list</w:t>
        </w:r>
        <w:r w:rsidRPr="00DE6BD1">
          <w:rPr>
            <w:lang w:eastAsia="ko-KR"/>
          </w:rPr>
          <w:t xml:space="preserve"> in SIP INVITE</w:t>
        </w:r>
        <w:r w:rsidRPr="00DE6BD1">
          <w:t xml:space="preserve"> (Table </w:t>
        </w:r>
        <w:r>
          <w:t>6.2.23.3.3-1</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Change w:id="490">
          <w:tblGrid>
            <w:gridCol w:w="2836"/>
            <w:gridCol w:w="2126"/>
            <w:gridCol w:w="2126"/>
            <w:gridCol w:w="1418"/>
            <w:gridCol w:w="1133"/>
          </w:tblGrid>
        </w:tblGridChange>
      </w:tblGrid>
      <w:tr w:rsidR="00CB2482" w:rsidRPr="00DE6BD1" w:rsidTr="004F2414">
        <w:trPr>
          <w:jc w:val="center"/>
          <w:ins w:id="491" w:author="SB210412" w:date="2021-04-27T11:37:00Z"/>
        </w:trPr>
        <w:tc>
          <w:tcPr>
            <w:tcW w:w="9639" w:type="dxa"/>
            <w:gridSpan w:val="5"/>
          </w:tcPr>
          <w:p w:rsidR="00CB2482" w:rsidRPr="00DE6BD1" w:rsidRDefault="00CB2482" w:rsidP="004F2414">
            <w:pPr>
              <w:pStyle w:val="TAL"/>
              <w:rPr>
                <w:ins w:id="492" w:author="SB210412" w:date="2021-04-27T11:37:00Z"/>
              </w:rPr>
            </w:pPr>
            <w:ins w:id="493" w:author="SB210412" w:date="2021-04-27T11:37:00Z">
              <w:r w:rsidRPr="00DE6BD1">
                <w:t xml:space="preserve">Derivation Path: TS 36.579-1 [2], table </w:t>
              </w:r>
              <w:r w:rsidRPr="0012712B">
                <w:t>5.5.3.3.1-1</w:t>
              </w:r>
              <w:r>
                <w:t>.</w:t>
              </w:r>
            </w:ins>
          </w:p>
        </w:tc>
      </w:tr>
      <w:tr w:rsidR="00CB2482" w:rsidRPr="0012712B" w:rsidTr="004F2414">
        <w:trPr>
          <w:cantSplit/>
          <w:tblHeader/>
          <w:jc w:val="center"/>
          <w:ins w:id="494" w:author="SB210412" w:date="2021-04-27T11:37:00Z"/>
        </w:trPr>
        <w:tc>
          <w:tcPr>
            <w:tcW w:w="2836" w:type="dxa"/>
            <w:shd w:val="clear" w:color="auto" w:fill="auto"/>
          </w:tcPr>
          <w:p w:rsidR="00CB2482" w:rsidRPr="0012712B" w:rsidRDefault="00CB2482" w:rsidP="004F2414">
            <w:pPr>
              <w:pStyle w:val="TAH"/>
              <w:rPr>
                <w:ins w:id="495" w:author="SB210412" w:date="2021-04-27T11:37:00Z"/>
                <w:bCs/>
              </w:rPr>
            </w:pPr>
            <w:ins w:id="496" w:author="SB210412" w:date="2021-04-27T11:37:00Z">
              <w:r w:rsidRPr="0012712B">
                <w:rPr>
                  <w:bCs/>
                </w:rPr>
                <w:t>Information Element</w:t>
              </w:r>
            </w:ins>
          </w:p>
        </w:tc>
        <w:tc>
          <w:tcPr>
            <w:tcW w:w="2126" w:type="dxa"/>
            <w:shd w:val="clear" w:color="auto" w:fill="auto"/>
          </w:tcPr>
          <w:p w:rsidR="00CB2482" w:rsidRPr="0012712B" w:rsidRDefault="00CB2482" w:rsidP="004F2414">
            <w:pPr>
              <w:pStyle w:val="TAH"/>
              <w:rPr>
                <w:ins w:id="497" w:author="SB210412" w:date="2021-04-27T11:37:00Z"/>
                <w:bCs/>
              </w:rPr>
            </w:pPr>
            <w:ins w:id="498" w:author="SB210412" w:date="2021-04-27T11:37:00Z">
              <w:r w:rsidRPr="0012712B">
                <w:rPr>
                  <w:bCs/>
                </w:rPr>
                <w:t>Value/remark</w:t>
              </w:r>
            </w:ins>
          </w:p>
        </w:tc>
        <w:tc>
          <w:tcPr>
            <w:tcW w:w="2126" w:type="dxa"/>
            <w:tcBorders>
              <w:bottom w:val="single" w:sz="4" w:space="0" w:color="auto"/>
            </w:tcBorders>
            <w:shd w:val="clear" w:color="auto" w:fill="auto"/>
          </w:tcPr>
          <w:p w:rsidR="00CB2482" w:rsidRPr="0012712B" w:rsidRDefault="00CB2482" w:rsidP="004F2414">
            <w:pPr>
              <w:pStyle w:val="TAH"/>
              <w:rPr>
                <w:ins w:id="499" w:author="SB210412" w:date="2021-04-27T11:37:00Z"/>
                <w:bCs/>
              </w:rPr>
            </w:pPr>
            <w:ins w:id="500" w:author="SB210412" w:date="2021-04-27T11:37:00Z">
              <w:r w:rsidRPr="0012712B">
                <w:rPr>
                  <w:bCs/>
                </w:rPr>
                <w:t>Comment</w:t>
              </w:r>
            </w:ins>
          </w:p>
        </w:tc>
        <w:tc>
          <w:tcPr>
            <w:tcW w:w="1418" w:type="dxa"/>
            <w:shd w:val="clear" w:color="auto" w:fill="auto"/>
          </w:tcPr>
          <w:p w:rsidR="00CB2482" w:rsidRPr="0012712B" w:rsidRDefault="00CB2482" w:rsidP="004F2414">
            <w:pPr>
              <w:pStyle w:val="TAH"/>
              <w:rPr>
                <w:ins w:id="501" w:author="SB210412" w:date="2021-04-27T11:37:00Z"/>
                <w:bCs/>
              </w:rPr>
            </w:pPr>
            <w:ins w:id="502" w:author="SB210412" w:date="2021-04-27T11:37:00Z">
              <w:r w:rsidRPr="0012712B">
                <w:rPr>
                  <w:bCs/>
                </w:rPr>
                <w:t>Reference</w:t>
              </w:r>
            </w:ins>
          </w:p>
        </w:tc>
        <w:tc>
          <w:tcPr>
            <w:tcW w:w="1133" w:type="dxa"/>
            <w:shd w:val="clear" w:color="auto" w:fill="auto"/>
          </w:tcPr>
          <w:p w:rsidR="00CB2482" w:rsidRPr="0012712B" w:rsidRDefault="00CB2482" w:rsidP="004F2414">
            <w:pPr>
              <w:pStyle w:val="TAH"/>
              <w:rPr>
                <w:ins w:id="503" w:author="SB210412" w:date="2021-04-27T11:37:00Z"/>
                <w:bCs/>
              </w:rPr>
            </w:pPr>
            <w:ins w:id="504" w:author="SB210412" w:date="2021-04-27T11:37:00Z">
              <w:r w:rsidRPr="0012712B">
                <w:rPr>
                  <w:bCs/>
                </w:rPr>
                <w:t>Condition</w:t>
              </w:r>
            </w:ins>
          </w:p>
        </w:tc>
      </w:tr>
      <w:tr w:rsidR="00CB2482" w:rsidRPr="0012712B" w:rsidTr="004F2414">
        <w:trPr>
          <w:cantSplit/>
          <w:jc w:val="center"/>
          <w:ins w:id="505"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06" w:author="SB210412" w:date="2021-04-27T11:37:00Z"/>
              </w:rPr>
            </w:pPr>
            <w:ins w:id="507" w:author="SB210412" w:date="2021-04-27T11:37:00Z">
              <w:r w:rsidRPr="0012712B">
                <w:t>resource-lists</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08"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09"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10"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11" w:author="SB210412" w:date="2021-04-27T11:37:00Z"/>
              </w:rPr>
            </w:pPr>
          </w:p>
        </w:tc>
      </w:tr>
      <w:tr w:rsidR="00CB2482" w:rsidRPr="0012712B" w:rsidTr="004F2414">
        <w:trPr>
          <w:cantSplit/>
          <w:jc w:val="center"/>
          <w:ins w:id="512"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13" w:author="SB210412" w:date="2021-04-27T11:37:00Z"/>
              </w:rPr>
            </w:pPr>
            <w:ins w:id="514" w:author="SB210412" w:date="2021-04-27T11:37:00Z">
              <w:r w:rsidRPr="0012712B">
                <w:t xml:space="preserve">  list[1]</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15" w:author="SB210412" w:date="2021-04-27T11:37:00Z"/>
              </w:rPr>
            </w:pPr>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16"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17"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18" w:author="SB210412" w:date="2021-04-27T11:37:00Z"/>
              </w:rPr>
            </w:pPr>
          </w:p>
        </w:tc>
      </w:tr>
      <w:tr w:rsidR="00CB2482" w:rsidRPr="0012712B" w:rsidTr="004F2414">
        <w:trPr>
          <w:cantSplit/>
          <w:jc w:val="center"/>
          <w:ins w:id="519"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0" w:author="SB210412" w:date="2021-04-27T11:37:00Z"/>
              </w:rPr>
            </w:pPr>
            <w:ins w:id="521" w:author="SB210412" w:date="2021-04-27T11:37:00Z">
              <w:r w:rsidRPr="0012712B">
                <w:t xml:space="preserve">    name attribute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2" w:author="SB210412" w:date="2021-04-27T11:37:00Z"/>
              </w:rPr>
            </w:pPr>
            <w:ins w:id="523" w:author="SB210412" w:date="2021-04-27T11:37:00Z">
              <w:r w:rsidRPr="0012712B">
                <w:t>Not present</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4"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5"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6" w:author="SB210412" w:date="2021-04-27T11:37:00Z"/>
              </w:rPr>
            </w:pPr>
          </w:p>
        </w:tc>
      </w:tr>
      <w:tr w:rsidR="00CB2482" w:rsidRPr="0012712B" w:rsidTr="000004EA">
        <w:trPr>
          <w:cantSplit/>
          <w:jc w:val="center"/>
          <w:ins w:id="527"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28" w:author="SB210412" w:date="2021-04-27T11:37:00Z"/>
              </w:rPr>
            </w:pPr>
            <w:ins w:id="529" w:author="SB210412" w:date="2021-04-27T11:37:00Z">
              <w:r w:rsidRPr="0012712B">
                <w:t xml:space="preserve">    display-name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30" w:author="SB210412" w:date="2021-04-27T11:37:00Z"/>
              </w:rPr>
            </w:pPr>
            <w:ins w:id="531" w:author="SB210412" w:date="2021-04-27T11:37:00Z">
              <w:r w:rsidRPr="0012712B">
                <w:t>Not present</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32" w:author="SB210412" w:date="2021-04-27T11:37:00Z"/>
              </w:rPr>
            </w:pPr>
          </w:p>
        </w:tc>
        <w:tc>
          <w:tcPr>
            <w:tcW w:w="1418"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33"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34" w:author="SB210412" w:date="2021-04-27T11:37:00Z"/>
              </w:rPr>
            </w:pPr>
          </w:p>
        </w:tc>
      </w:tr>
      <w:tr w:rsidR="00CB2482" w:rsidRPr="0012712B" w:rsidTr="000004EA">
        <w:trPr>
          <w:cantSplit/>
          <w:jc w:val="center"/>
          <w:ins w:id="535" w:author="SB210412" w:date="2021-04-27T11:37:00Z"/>
        </w:trPr>
        <w:tc>
          <w:tcPr>
            <w:tcW w:w="283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36" w:author="SB210412" w:date="2021-04-27T11:37:00Z"/>
              </w:rPr>
            </w:pPr>
            <w:ins w:id="537" w:author="SB210412" w:date="2021-04-27T11:37:00Z">
              <w:r w:rsidRPr="0012712B">
                <w:t xml:space="preserve">    entry[1]</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38" w:author="SB210412" w:date="2021-04-27T11:37:00Z"/>
              </w:rPr>
            </w:pPr>
          </w:p>
        </w:tc>
        <w:tc>
          <w:tcPr>
            <w:tcW w:w="2126" w:type="dxa"/>
            <w:tcBorders>
              <w:top w:val="single" w:sz="4" w:space="0" w:color="auto"/>
              <w:left w:val="single" w:sz="4" w:space="0" w:color="auto"/>
              <w:bottom w:val="nil"/>
              <w:right w:val="single" w:sz="4" w:space="0" w:color="auto"/>
            </w:tcBorders>
          </w:tcPr>
          <w:p w:rsidR="00CB2482" w:rsidRPr="0012712B" w:rsidRDefault="00CB2482" w:rsidP="004F2414">
            <w:pPr>
              <w:pStyle w:val="TAL"/>
              <w:rPr>
                <w:ins w:id="539" w:author="SB210412" w:date="2021-04-27T11:37:00Z"/>
              </w:rPr>
            </w:pPr>
            <w:ins w:id="540" w:author="SB210412" w:date="2021-04-27T11:37:00Z">
              <w:r w:rsidRPr="0012712B">
                <w:t>The MCPTT ID</w:t>
              </w:r>
              <w:r>
                <w:t>s</w:t>
              </w:r>
              <w:r w:rsidRPr="0012712B">
                <w:t xml:space="preserve"> of the invited user</w:t>
              </w:r>
              <w:r>
                <w:t>s in any order</w:t>
              </w:r>
            </w:ins>
          </w:p>
        </w:tc>
        <w:tc>
          <w:tcPr>
            <w:tcW w:w="1418" w:type="dxa"/>
            <w:tcBorders>
              <w:top w:val="single" w:sz="4" w:space="0" w:color="auto"/>
              <w:left w:val="single" w:sz="4" w:space="0" w:color="auto"/>
              <w:bottom w:val="nil"/>
              <w:right w:val="single" w:sz="4" w:space="0" w:color="auto"/>
            </w:tcBorders>
          </w:tcPr>
          <w:p w:rsidR="00CB2482" w:rsidRPr="0012712B" w:rsidRDefault="00CB2482" w:rsidP="004F2414">
            <w:pPr>
              <w:pStyle w:val="TAL"/>
              <w:rPr>
                <w:ins w:id="541" w:author="SB210412" w:date="2021-04-27T11:37:00Z"/>
              </w:rPr>
            </w:pPr>
            <w:ins w:id="542" w:author="SB210412" w:date="2021-04-27T11:37:00Z">
              <w:r>
                <w:t>[</w:t>
              </w:r>
              <w:r w:rsidRPr="00A711D7">
                <w:t>RFC 5366</w:t>
              </w:r>
              <w:r>
                <w:t>]</w:t>
              </w:r>
            </w:ins>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43" w:author="SB210412" w:date="2021-04-27T11:37:00Z"/>
              </w:rPr>
            </w:pPr>
          </w:p>
        </w:tc>
      </w:tr>
      <w:tr w:rsidR="00CB2482" w:rsidRPr="0012712B" w:rsidTr="000004EA">
        <w:trPr>
          <w:cantSplit/>
          <w:jc w:val="center"/>
          <w:ins w:id="544" w:author="SB210412" w:date="2021-04-27T11:37:00Z"/>
        </w:trPr>
        <w:tc>
          <w:tcPr>
            <w:tcW w:w="2836" w:type="dxa"/>
            <w:tcBorders>
              <w:top w:val="single" w:sz="4" w:space="0" w:color="auto"/>
              <w:left w:val="single" w:sz="4" w:space="0" w:color="auto"/>
              <w:bottom w:val="nil"/>
              <w:right w:val="single" w:sz="4" w:space="0" w:color="auto"/>
            </w:tcBorders>
          </w:tcPr>
          <w:p w:rsidR="00CB2482" w:rsidRPr="0012712B" w:rsidRDefault="00CB2482" w:rsidP="004F2414">
            <w:pPr>
              <w:pStyle w:val="TAL"/>
              <w:rPr>
                <w:ins w:id="545" w:author="SB210412" w:date="2021-04-27T11:37:00Z"/>
              </w:rPr>
            </w:pPr>
            <w:ins w:id="546" w:author="SB210412" w:date="2021-04-27T11:37:00Z">
              <w:r w:rsidRPr="0012712B">
                <w:t xml:space="preserve">      uri attribute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47" w:author="SB210412" w:date="2021-04-27T11:37:00Z"/>
              </w:rPr>
            </w:pPr>
            <w:ins w:id="548" w:author="SB210412" w:date="2021-04-27T11:37:00Z">
              <w:r w:rsidRPr="0012712B">
                <w:t>px_MCPTT_ID_User_B</w:t>
              </w:r>
            </w:ins>
          </w:p>
        </w:tc>
        <w:tc>
          <w:tcPr>
            <w:tcW w:w="2126" w:type="dxa"/>
            <w:tcBorders>
              <w:top w:val="nil"/>
              <w:left w:val="single" w:sz="4" w:space="0" w:color="auto"/>
              <w:bottom w:val="nil"/>
              <w:right w:val="single" w:sz="4" w:space="0" w:color="auto"/>
            </w:tcBorders>
          </w:tcPr>
          <w:p w:rsidR="00CB2482" w:rsidRPr="0012712B" w:rsidRDefault="00CB2482" w:rsidP="004F2414">
            <w:pPr>
              <w:pStyle w:val="TAL"/>
              <w:rPr>
                <w:ins w:id="549" w:author="SB210412" w:date="2021-04-27T11:37:00Z"/>
              </w:rPr>
            </w:pPr>
          </w:p>
        </w:tc>
        <w:tc>
          <w:tcPr>
            <w:tcW w:w="1418" w:type="dxa"/>
            <w:tcBorders>
              <w:top w:val="nil"/>
              <w:left w:val="single" w:sz="4" w:space="0" w:color="auto"/>
              <w:bottom w:val="nil"/>
              <w:right w:val="single" w:sz="4" w:space="0" w:color="auto"/>
            </w:tcBorders>
          </w:tcPr>
          <w:p w:rsidR="00CB2482" w:rsidRPr="0012712B" w:rsidRDefault="00CB2482" w:rsidP="004F2414">
            <w:pPr>
              <w:pStyle w:val="TAL"/>
              <w:rPr>
                <w:ins w:id="550"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51" w:author="SB210412" w:date="2021-04-27T11:37:00Z"/>
              </w:rPr>
            </w:pPr>
          </w:p>
        </w:tc>
      </w:tr>
      <w:tr w:rsidR="000004EA" w:rsidRPr="0095407C" w:rsidTr="0067448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2" w:author="SB210511" w:date="2021-05-14T11:2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53" w:author="SB210511" w:date="2021-05-14T11:19:00Z"/>
          <w:trPrChange w:id="554" w:author="SB210511" w:date="2021-05-14T11:20:00Z">
            <w:trPr>
              <w:cantSplit/>
              <w:jc w:val="center"/>
            </w:trPr>
          </w:trPrChange>
        </w:trPr>
        <w:tc>
          <w:tcPr>
            <w:tcW w:w="2836" w:type="dxa"/>
            <w:tcBorders>
              <w:top w:val="single" w:sz="4" w:space="0" w:color="auto"/>
              <w:left w:val="single" w:sz="4" w:space="0" w:color="auto"/>
              <w:bottom w:val="single" w:sz="4" w:space="0" w:color="auto"/>
              <w:right w:val="single" w:sz="4" w:space="0" w:color="auto"/>
            </w:tcBorders>
            <w:tcPrChange w:id="555" w:author="SB210511" w:date="2021-05-14T11:20:00Z">
              <w:tcPr>
                <w:tcW w:w="2836" w:type="dxa"/>
                <w:tcBorders>
                  <w:top w:val="single" w:sz="4" w:space="0" w:color="auto"/>
                  <w:left w:val="single" w:sz="4" w:space="0" w:color="auto"/>
                  <w:bottom w:val="single" w:sz="4" w:space="0" w:color="auto"/>
                  <w:right w:val="single" w:sz="4" w:space="0" w:color="auto"/>
                </w:tcBorders>
              </w:tcPr>
            </w:tcPrChange>
          </w:tcPr>
          <w:p w:rsidR="000004EA" w:rsidRPr="0095407C" w:rsidRDefault="000004EA" w:rsidP="0067448B">
            <w:pPr>
              <w:pStyle w:val="TAL"/>
              <w:rPr>
                <w:ins w:id="556" w:author="SB210511" w:date="2021-05-14T11:19:00Z"/>
                <w:highlight w:val="yellow"/>
              </w:rPr>
            </w:pPr>
            <w:ins w:id="557" w:author="SB210511" w:date="2021-05-14T11:19:00Z">
              <w:r w:rsidRPr="0095407C">
                <w:rPr>
                  <w:highlight w:val="yellow"/>
                </w:rPr>
                <w:t xml:space="preserve">    entry[2]</w:t>
              </w:r>
            </w:ins>
          </w:p>
        </w:tc>
        <w:tc>
          <w:tcPr>
            <w:tcW w:w="2126" w:type="dxa"/>
            <w:tcBorders>
              <w:top w:val="single" w:sz="4" w:space="0" w:color="auto"/>
              <w:left w:val="single" w:sz="4" w:space="0" w:color="auto"/>
              <w:bottom w:val="single" w:sz="4" w:space="0" w:color="auto"/>
              <w:right w:val="single" w:sz="4" w:space="0" w:color="auto"/>
            </w:tcBorders>
            <w:tcPrChange w:id="558"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0004EA" w:rsidRPr="0095407C" w:rsidRDefault="000004EA" w:rsidP="0067448B">
            <w:pPr>
              <w:pStyle w:val="TAL"/>
              <w:rPr>
                <w:ins w:id="559" w:author="SB210511" w:date="2021-05-14T11:19:00Z"/>
                <w:highlight w:val="yellow"/>
              </w:rPr>
            </w:pPr>
          </w:p>
        </w:tc>
        <w:tc>
          <w:tcPr>
            <w:tcW w:w="2126" w:type="dxa"/>
            <w:tcBorders>
              <w:top w:val="nil"/>
              <w:left w:val="single" w:sz="4" w:space="0" w:color="auto"/>
              <w:bottom w:val="nil"/>
              <w:right w:val="single" w:sz="4" w:space="0" w:color="auto"/>
            </w:tcBorders>
            <w:tcPrChange w:id="560" w:author="SB210511" w:date="2021-05-14T11:20:00Z">
              <w:tcPr>
                <w:tcW w:w="2126" w:type="dxa"/>
                <w:tcBorders>
                  <w:top w:val="single" w:sz="4" w:space="0" w:color="auto"/>
                  <w:left w:val="single" w:sz="4" w:space="0" w:color="auto"/>
                  <w:bottom w:val="single" w:sz="4" w:space="0" w:color="auto"/>
                  <w:right w:val="single" w:sz="4" w:space="0" w:color="auto"/>
                </w:tcBorders>
              </w:tcPr>
            </w:tcPrChange>
          </w:tcPr>
          <w:p w:rsidR="000004EA" w:rsidRPr="0095407C" w:rsidRDefault="000004EA" w:rsidP="0067448B">
            <w:pPr>
              <w:pStyle w:val="TAL"/>
              <w:rPr>
                <w:ins w:id="561" w:author="SB210511" w:date="2021-05-14T11:19:00Z"/>
                <w:highlight w:val="yellow"/>
              </w:rPr>
            </w:pPr>
          </w:p>
        </w:tc>
        <w:tc>
          <w:tcPr>
            <w:tcW w:w="1418" w:type="dxa"/>
            <w:tcBorders>
              <w:top w:val="nil"/>
              <w:left w:val="single" w:sz="4" w:space="0" w:color="auto"/>
              <w:bottom w:val="nil"/>
              <w:right w:val="single" w:sz="4" w:space="0" w:color="auto"/>
            </w:tcBorders>
            <w:tcPrChange w:id="562" w:author="SB210511" w:date="2021-05-14T11:20:00Z">
              <w:tcPr>
                <w:tcW w:w="1418" w:type="dxa"/>
                <w:tcBorders>
                  <w:top w:val="single" w:sz="4" w:space="0" w:color="auto"/>
                  <w:left w:val="single" w:sz="4" w:space="0" w:color="auto"/>
                  <w:bottom w:val="single" w:sz="4" w:space="0" w:color="auto"/>
                  <w:right w:val="single" w:sz="4" w:space="0" w:color="auto"/>
                </w:tcBorders>
              </w:tcPr>
            </w:tcPrChange>
          </w:tcPr>
          <w:p w:rsidR="000004EA" w:rsidRPr="0095407C" w:rsidRDefault="000004EA" w:rsidP="0067448B">
            <w:pPr>
              <w:pStyle w:val="TAL"/>
              <w:rPr>
                <w:ins w:id="563" w:author="SB210511" w:date="2021-05-14T11:19:00Z"/>
                <w:highlight w:val="yellow"/>
              </w:rPr>
            </w:pPr>
          </w:p>
        </w:tc>
        <w:tc>
          <w:tcPr>
            <w:tcW w:w="1133" w:type="dxa"/>
            <w:tcBorders>
              <w:top w:val="single" w:sz="4" w:space="0" w:color="auto"/>
              <w:left w:val="single" w:sz="4" w:space="0" w:color="auto"/>
              <w:bottom w:val="single" w:sz="4" w:space="0" w:color="auto"/>
              <w:right w:val="single" w:sz="4" w:space="0" w:color="auto"/>
            </w:tcBorders>
            <w:tcPrChange w:id="564" w:author="SB210511" w:date="2021-05-14T11:20:00Z">
              <w:tcPr>
                <w:tcW w:w="1133" w:type="dxa"/>
                <w:tcBorders>
                  <w:top w:val="single" w:sz="4" w:space="0" w:color="auto"/>
                  <w:left w:val="single" w:sz="4" w:space="0" w:color="auto"/>
                  <w:bottom w:val="single" w:sz="4" w:space="0" w:color="auto"/>
                  <w:right w:val="single" w:sz="4" w:space="0" w:color="auto"/>
                </w:tcBorders>
              </w:tcPr>
            </w:tcPrChange>
          </w:tcPr>
          <w:p w:rsidR="000004EA" w:rsidRPr="0095407C" w:rsidRDefault="000004EA" w:rsidP="0067448B">
            <w:pPr>
              <w:pStyle w:val="TAL"/>
              <w:rPr>
                <w:ins w:id="565" w:author="SB210511" w:date="2021-05-14T11:19:00Z"/>
                <w:highlight w:val="yellow"/>
              </w:rPr>
            </w:pPr>
          </w:p>
        </w:tc>
      </w:tr>
      <w:tr w:rsidR="00CB2482" w:rsidRPr="0012712B" w:rsidTr="000004EA">
        <w:trPr>
          <w:cantSplit/>
          <w:jc w:val="center"/>
          <w:ins w:id="566" w:author="SB210412" w:date="2021-04-27T11:37:00Z"/>
        </w:trPr>
        <w:tc>
          <w:tcPr>
            <w:tcW w:w="2836" w:type="dxa"/>
            <w:tcBorders>
              <w:top w:val="nil"/>
              <w:left w:val="single" w:sz="4" w:space="0" w:color="auto"/>
              <w:bottom w:val="single" w:sz="4" w:space="0" w:color="auto"/>
              <w:right w:val="single" w:sz="4" w:space="0" w:color="auto"/>
            </w:tcBorders>
          </w:tcPr>
          <w:p w:rsidR="00CB2482" w:rsidRPr="0012712B" w:rsidRDefault="000004EA" w:rsidP="004F2414">
            <w:pPr>
              <w:pStyle w:val="TAL"/>
              <w:rPr>
                <w:ins w:id="567" w:author="SB210412" w:date="2021-04-27T11:37:00Z"/>
              </w:rPr>
            </w:pPr>
            <w:ins w:id="568" w:author="SB210511" w:date="2021-05-14T11:19:00Z">
              <w:r w:rsidRPr="0095407C">
                <w:rPr>
                  <w:highlight w:val="yellow"/>
                </w:rPr>
                <w:t xml:space="preserve">      uri attribute</w:t>
              </w:r>
            </w:ins>
          </w:p>
        </w:tc>
        <w:tc>
          <w:tcPr>
            <w:tcW w:w="2126"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69" w:author="SB210412" w:date="2021-04-27T11:37:00Z"/>
              </w:rPr>
            </w:pPr>
            <w:ins w:id="570" w:author="SB210412" w:date="2021-04-27T11:37:00Z">
              <w:r w:rsidRPr="0012712B">
                <w:t>px_MCPTT_ID_User_</w:t>
              </w:r>
              <w:r>
                <w:t>C</w:t>
              </w:r>
            </w:ins>
          </w:p>
        </w:tc>
        <w:tc>
          <w:tcPr>
            <w:tcW w:w="2126" w:type="dxa"/>
            <w:tcBorders>
              <w:top w:val="nil"/>
              <w:left w:val="single" w:sz="4" w:space="0" w:color="auto"/>
              <w:bottom w:val="single" w:sz="4" w:space="0" w:color="auto"/>
              <w:right w:val="single" w:sz="4" w:space="0" w:color="auto"/>
            </w:tcBorders>
          </w:tcPr>
          <w:p w:rsidR="00CB2482" w:rsidRPr="0012712B" w:rsidRDefault="00CB2482" w:rsidP="004F2414">
            <w:pPr>
              <w:pStyle w:val="TAL"/>
              <w:rPr>
                <w:ins w:id="571" w:author="SB210412" w:date="2021-04-27T11:37:00Z"/>
              </w:rPr>
            </w:pPr>
          </w:p>
        </w:tc>
        <w:tc>
          <w:tcPr>
            <w:tcW w:w="1418" w:type="dxa"/>
            <w:tcBorders>
              <w:top w:val="nil"/>
              <w:left w:val="single" w:sz="4" w:space="0" w:color="auto"/>
              <w:bottom w:val="single" w:sz="4" w:space="0" w:color="auto"/>
              <w:right w:val="single" w:sz="4" w:space="0" w:color="auto"/>
            </w:tcBorders>
          </w:tcPr>
          <w:p w:rsidR="00CB2482" w:rsidRPr="0012712B" w:rsidRDefault="00CB2482" w:rsidP="004F2414">
            <w:pPr>
              <w:pStyle w:val="TAL"/>
              <w:rPr>
                <w:ins w:id="572" w:author="SB210412" w:date="2021-04-27T11:37:00Z"/>
              </w:rPr>
            </w:pPr>
          </w:p>
        </w:tc>
        <w:tc>
          <w:tcPr>
            <w:tcW w:w="1133" w:type="dxa"/>
            <w:tcBorders>
              <w:top w:val="single" w:sz="4" w:space="0" w:color="auto"/>
              <w:left w:val="single" w:sz="4" w:space="0" w:color="auto"/>
              <w:bottom w:val="single" w:sz="4" w:space="0" w:color="auto"/>
              <w:right w:val="single" w:sz="4" w:space="0" w:color="auto"/>
            </w:tcBorders>
          </w:tcPr>
          <w:p w:rsidR="00CB2482" w:rsidRPr="0012712B" w:rsidRDefault="00CB2482" w:rsidP="004F2414">
            <w:pPr>
              <w:pStyle w:val="TAL"/>
              <w:rPr>
                <w:ins w:id="573" w:author="SB210412" w:date="2021-04-27T11:37:00Z"/>
              </w:rPr>
            </w:pPr>
          </w:p>
        </w:tc>
      </w:tr>
    </w:tbl>
    <w:p w:rsidR="00CB2482" w:rsidRDefault="00CB2482" w:rsidP="00CB2482">
      <w:pPr>
        <w:rPr>
          <w:ins w:id="574" w:author="SB210412" w:date="2021-04-27T11:37:00Z"/>
        </w:rPr>
      </w:pPr>
    </w:p>
    <w:p w:rsidR="00CB2482" w:rsidRPr="00DE6BD1" w:rsidRDefault="00CB2482" w:rsidP="00CB2482">
      <w:pPr>
        <w:pStyle w:val="TH"/>
        <w:rPr>
          <w:ins w:id="575" w:author="SB210412" w:date="2021-04-27T11:37:00Z"/>
        </w:rPr>
      </w:pPr>
      <w:ins w:id="576" w:author="SB210412" w:date="2021-04-27T11:37:00Z">
        <w:r w:rsidRPr="00DE6BD1">
          <w:t xml:space="preserve">Table </w:t>
        </w:r>
        <w:r>
          <w:t>6.2.23.3.3-5</w:t>
        </w:r>
        <w:r w:rsidRPr="00DE6BD1">
          <w:t xml:space="preserve">: </w:t>
        </w:r>
        <w:r w:rsidRPr="00DE6BD1">
          <w:rPr>
            <w:lang w:eastAsia="ko-KR"/>
          </w:rPr>
          <w:t>SIP 200 (OK)</w:t>
        </w:r>
        <w:r w:rsidRPr="00DE6BD1">
          <w:t xml:space="preserve"> (Step 1, Table </w:t>
        </w:r>
        <w:r>
          <w:t>6.2.23.3.2-1</w:t>
        </w:r>
        <w:r w:rsidRPr="00DE6BD1">
          <w:t>; step 6, TS 36.579-1 [2], Table 5.3.6.3-1)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DE6BD1" w:rsidTr="004F2414">
        <w:trPr>
          <w:jc w:val="center"/>
          <w:ins w:id="577" w:author="SB210412" w:date="2021-04-27T11:37:00Z"/>
        </w:trPr>
        <w:tc>
          <w:tcPr>
            <w:tcW w:w="9639" w:type="dxa"/>
            <w:gridSpan w:val="5"/>
          </w:tcPr>
          <w:p w:rsidR="00CB2482" w:rsidRPr="00DE6BD1" w:rsidRDefault="00CB2482" w:rsidP="004F2414">
            <w:pPr>
              <w:pStyle w:val="TAL"/>
              <w:rPr>
                <w:ins w:id="578" w:author="SB210412" w:date="2021-04-27T11:37:00Z"/>
              </w:rPr>
            </w:pPr>
            <w:ins w:id="579" w:author="SB210412" w:date="2021-04-27T11:37:00Z">
              <w:r w:rsidRPr="00DE6BD1">
                <w:t>Derivation Path: TS 36.579-1 [2], table 5.5.2.17.1.1-1</w:t>
              </w:r>
            </w:ins>
          </w:p>
        </w:tc>
      </w:tr>
      <w:tr w:rsidR="00CB2482" w:rsidRPr="00DE6BD1" w:rsidTr="004F2414">
        <w:trPr>
          <w:jc w:val="center"/>
          <w:ins w:id="580" w:author="SB210412" w:date="2021-04-27T11:37:00Z"/>
        </w:trPr>
        <w:tc>
          <w:tcPr>
            <w:tcW w:w="2835" w:type="dxa"/>
          </w:tcPr>
          <w:p w:rsidR="00CB2482" w:rsidRPr="00DE6BD1" w:rsidRDefault="00CB2482" w:rsidP="004F2414">
            <w:pPr>
              <w:pStyle w:val="TAH"/>
              <w:rPr>
                <w:ins w:id="581" w:author="SB210412" w:date="2021-04-27T11:37:00Z"/>
              </w:rPr>
            </w:pPr>
            <w:ins w:id="582" w:author="SB210412" w:date="2021-04-27T11:37:00Z">
              <w:r w:rsidRPr="00DE6BD1">
                <w:t>Information Element</w:t>
              </w:r>
            </w:ins>
          </w:p>
        </w:tc>
        <w:tc>
          <w:tcPr>
            <w:tcW w:w="2126" w:type="dxa"/>
          </w:tcPr>
          <w:p w:rsidR="00CB2482" w:rsidRPr="00DE6BD1" w:rsidRDefault="00CB2482" w:rsidP="004F2414">
            <w:pPr>
              <w:pStyle w:val="TAH"/>
              <w:rPr>
                <w:ins w:id="583" w:author="SB210412" w:date="2021-04-27T11:37:00Z"/>
              </w:rPr>
            </w:pPr>
            <w:ins w:id="584"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585" w:author="SB210412" w:date="2021-04-27T11:37:00Z"/>
              </w:rPr>
            </w:pPr>
            <w:ins w:id="586" w:author="SB210412" w:date="2021-04-27T11:37:00Z">
              <w:r w:rsidRPr="00DE6BD1">
                <w:t>Comment</w:t>
              </w:r>
            </w:ins>
          </w:p>
        </w:tc>
        <w:tc>
          <w:tcPr>
            <w:tcW w:w="1418" w:type="dxa"/>
          </w:tcPr>
          <w:p w:rsidR="00CB2482" w:rsidRPr="00DE6BD1" w:rsidRDefault="00CB2482" w:rsidP="004F2414">
            <w:pPr>
              <w:pStyle w:val="TAH"/>
              <w:rPr>
                <w:ins w:id="587" w:author="SB210412" w:date="2021-04-27T11:37:00Z"/>
              </w:rPr>
            </w:pPr>
            <w:ins w:id="588" w:author="SB210412" w:date="2021-04-27T11:37:00Z">
              <w:r w:rsidRPr="00DE6BD1">
                <w:t>Reference</w:t>
              </w:r>
            </w:ins>
          </w:p>
        </w:tc>
        <w:tc>
          <w:tcPr>
            <w:tcW w:w="1134" w:type="dxa"/>
          </w:tcPr>
          <w:p w:rsidR="00CB2482" w:rsidRPr="00DE6BD1" w:rsidRDefault="00CB2482" w:rsidP="004F2414">
            <w:pPr>
              <w:pStyle w:val="TAH"/>
              <w:rPr>
                <w:ins w:id="589" w:author="SB210412" w:date="2021-04-27T11:37:00Z"/>
              </w:rPr>
            </w:pPr>
            <w:ins w:id="590" w:author="SB210412" w:date="2021-04-27T11:37:00Z">
              <w:r w:rsidRPr="00DE6BD1">
                <w:t>Condition</w:t>
              </w:r>
            </w:ins>
          </w:p>
        </w:tc>
      </w:tr>
      <w:tr w:rsidR="00CB2482" w:rsidRPr="00DE6BD1" w:rsidTr="004F2414">
        <w:trPr>
          <w:jc w:val="center"/>
          <w:ins w:id="591" w:author="SB210412" w:date="2021-04-27T11:37:00Z"/>
        </w:trPr>
        <w:tc>
          <w:tcPr>
            <w:tcW w:w="2835" w:type="dxa"/>
          </w:tcPr>
          <w:p w:rsidR="00CB2482" w:rsidRPr="00DE6BD1" w:rsidRDefault="00CB2482" w:rsidP="004F2414">
            <w:pPr>
              <w:pStyle w:val="TAL"/>
              <w:rPr>
                <w:ins w:id="592" w:author="SB210412" w:date="2021-04-27T11:37:00Z"/>
                <w:b/>
                <w:bCs/>
              </w:rPr>
            </w:pPr>
            <w:ins w:id="593" w:author="SB210412" w:date="2021-04-27T11:37:00Z">
              <w:r w:rsidRPr="00DE6BD1">
                <w:rPr>
                  <w:rFonts w:cs="Arial"/>
                  <w:b/>
                  <w:bCs/>
                  <w:szCs w:val="18"/>
                </w:rPr>
                <w:t>Content-Type</w:t>
              </w:r>
            </w:ins>
          </w:p>
        </w:tc>
        <w:tc>
          <w:tcPr>
            <w:tcW w:w="2126" w:type="dxa"/>
          </w:tcPr>
          <w:p w:rsidR="00CB2482" w:rsidRPr="00DE6BD1" w:rsidRDefault="00CB2482" w:rsidP="004F2414">
            <w:pPr>
              <w:pStyle w:val="TAL"/>
              <w:rPr>
                <w:ins w:id="594" w:author="SB210412" w:date="2021-04-27T11:37:00Z"/>
              </w:rPr>
            </w:pPr>
            <w:ins w:id="595" w:author="SB210412" w:date="2021-04-27T11:37:00Z">
              <w:r w:rsidRPr="00DE6BD1">
                <w:rPr>
                  <w:rFonts w:cs="Arial"/>
                  <w:szCs w:val="18"/>
                </w:rPr>
                <w:t>"application/sdp"</w:t>
              </w:r>
            </w:ins>
          </w:p>
        </w:tc>
        <w:tc>
          <w:tcPr>
            <w:tcW w:w="2126" w:type="dxa"/>
            <w:tcBorders>
              <w:bottom w:val="single" w:sz="4" w:space="0" w:color="auto"/>
            </w:tcBorders>
          </w:tcPr>
          <w:p w:rsidR="00CB2482" w:rsidRPr="00DE6BD1" w:rsidRDefault="00CB2482" w:rsidP="004F2414">
            <w:pPr>
              <w:pStyle w:val="TAL"/>
              <w:rPr>
                <w:ins w:id="596" w:author="SB210412" w:date="2021-04-27T11:37:00Z"/>
              </w:rPr>
            </w:pPr>
          </w:p>
        </w:tc>
        <w:tc>
          <w:tcPr>
            <w:tcW w:w="1418" w:type="dxa"/>
          </w:tcPr>
          <w:p w:rsidR="00CB2482" w:rsidRPr="00DE6BD1" w:rsidRDefault="00CB2482" w:rsidP="004F2414">
            <w:pPr>
              <w:pStyle w:val="TAL"/>
              <w:rPr>
                <w:ins w:id="597" w:author="SB210412" w:date="2021-04-27T11:37:00Z"/>
              </w:rPr>
            </w:pPr>
          </w:p>
        </w:tc>
        <w:tc>
          <w:tcPr>
            <w:tcW w:w="1134" w:type="dxa"/>
          </w:tcPr>
          <w:p w:rsidR="00CB2482" w:rsidRPr="00DE6BD1" w:rsidRDefault="00CB2482" w:rsidP="004F2414">
            <w:pPr>
              <w:pStyle w:val="TAL"/>
              <w:rPr>
                <w:ins w:id="598" w:author="SB210412" w:date="2021-04-27T11:37:00Z"/>
              </w:rPr>
            </w:pPr>
          </w:p>
        </w:tc>
      </w:tr>
      <w:tr w:rsidR="00CB2482" w:rsidRPr="00DE6BD1" w:rsidTr="004F2414">
        <w:trPr>
          <w:jc w:val="center"/>
          <w:ins w:id="599" w:author="SB210412" w:date="2021-04-27T11:37:00Z"/>
        </w:trPr>
        <w:tc>
          <w:tcPr>
            <w:tcW w:w="2835" w:type="dxa"/>
          </w:tcPr>
          <w:p w:rsidR="00CB2482" w:rsidRPr="00DE6BD1" w:rsidRDefault="00CB2482" w:rsidP="004F2414">
            <w:pPr>
              <w:pStyle w:val="TAL"/>
              <w:rPr>
                <w:ins w:id="600" w:author="SB210412" w:date="2021-04-27T11:37:00Z"/>
                <w:rFonts w:cs="Arial"/>
                <w:b/>
                <w:bCs/>
                <w:szCs w:val="18"/>
              </w:rPr>
            </w:pPr>
            <w:ins w:id="601" w:author="SB210412" w:date="2021-04-27T11:37:00Z">
              <w:r w:rsidRPr="00DE6BD1">
                <w:t xml:space="preserve">  media-type</w:t>
              </w:r>
            </w:ins>
          </w:p>
        </w:tc>
        <w:tc>
          <w:tcPr>
            <w:tcW w:w="2126" w:type="dxa"/>
          </w:tcPr>
          <w:p w:rsidR="00CB2482" w:rsidRPr="00DE6BD1" w:rsidRDefault="00CB2482" w:rsidP="004F2414">
            <w:pPr>
              <w:pStyle w:val="TAL"/>
              <w:rPr>
                <w:ins w:id="602" w:author="SB210412" w:date="2021-04-27T11:37:00Z"/>
                <w:rFonts w:cs="Arial"/>
                <w:szCs w:val="18"/>
              </w:rPr>
            </w:pPr>
            <w:ins w:id="603" w:author="SB210412" w:date="2021-04-27T11:37:00Z">
              <w:r w:rsidRPr="00DE6BD1">
                <w:t>"application/sdp"</w:t>
              </w:r>
            </w:ins>
          </w:p>
        </w:tc>
        <w:tc>
          <w:tcPr>
            <w:tcW w:w="2126" w:type="dxa"/>
            <w:tcBorders>
              <w:bottom w:val="single" w:sz="4" w:space="0" w:color="auto"/>
            </w:tcBorders>
          </w:tcPr>
          <w:p w:rsidR="00CB2482" w:rsidRPr="00DE6BD1" w:rsidRDefault="00CB2482" w:rsidP="004F2414">
            <w:pPr>
              <w:pStyle w:val="TAL"/>
              <w:rPr>
                <w:ins w:id="604" w:author="SB210412" w:date="2021-04-27T11:37:00Z"/>
              </w:rPr>
            </w:pPr>
          </w:p>
        </w:tc>
        <w:tc>
          <w:tcPr>
            <w:tcW w:w="1418" w:type="dxa"/>
          </w:tcPr>
          <w:p w:rsidR="00CB2482" w:rsidRPr="00DE6BD1" w:rsidRDefault="00CB2482" w:rsidP="004F2414">
            <w:pPr>
              <w:pStyle w:val="TAL"/>
              <w:rPr>
                <w:ins w:id="605" w:author="SB210412" w:date="2021-04-27T11:37:00Z"/>
              </w:rPr>
            </w:pPr>
          </w:p>
        </w:tc>
        <w:tc>
          <w:tcPr>
            <w:tcW w:w="1134" w:type="dxa"/>
          </w:tcPr>
          <w:p w:rsidR="00CB2482" w:rsidRPr="00DE6BD1" w:rsidRDefault="00CB2482" w:rsidP="004F2414">
            <w:pPr>
              <w:pStyle w:val="TAL"/>
              <w:rPr>
                <w:ins w:id="606" w:author="SB210412" w:date="2021-04-27T11:37:00Z"/>
              </w:rPr>
            </w:pPr>
          </w:p>
        </w:tc>
      </w:tr>
      <w:tr w:rsidR="00CB2482" w:rsidRPr="00DE6BD1" w:rsidTr="004F2414">
        <w:trPr>
          <w:jc w:val="center"/>
          <w:ins w:id="607" w:author="SB210412" w:date="2021-04-27T11:37:00Z"/>
        </w:trPr>
        <w:tc>
          <w:tcPr>
            <w:tcW w:w="2835" w:type="dxa"/>
            <w:vAlign w:val="center"/>
          </w:tcPr>
          <w:p w:rsidR="00CB2482" w:rsidRPr="00DE6BD1" w:rsidRDefault="00CB2482" w:rsidP="004F2414">
            <w:pPr>
              <w:pStyle w:val="TAL"/>
              <w:rPr>
                <w:ins w:id="608" w:author="SB210412" w:date="2021-04-27T11:37:00Z"/>
              </w:rPr>
            </w:pPr>
            <w:ins w:id="609" w:author="SB210412" w:date="2021-04-27T11:37:00Z">
              <w:r w:rsidRPr="00DE6BD1">
                <w:rPr>
                  <w:b/>
                  <w:bCs/>
                </w:rPr>
                <w:t>Message-body</w:t>
              </w:r>
            </w:ins>
          </w:p>
        </w:tc>
        <w:tc>
          <w:tcPr>
            <w:tcW w:w="2126" w:type="dxa"/>
          </w:tcPr>
          <w:p w:rsidR="00CB2482" w:rsidRPr="00DE6BD1" w:rsidRDefault="00CB2482" w:rsidP="004F2414">
            <w:pPr>
              <w:pStyle w:val="TAL"/>
              <w:rPr>
                <w:ins w:id="610" w:author="SB210412" w:date="2021-04-27T11:37:00Z"/>
              </w:rPr>
            </w:pPr>
          </w:p>
        </w:tc>
        <w:tc>
          <w:tcPr>
            <w:tcW w:w="2126" w:type="dxa"/>
            <w:tcBorders>
              <w:bottom w:val="single" w:sz="4" w:space="0" w:color="auto"/>
            </w:tcBorders>
          </w:tcPr>
          <w:p w:rsidR="00CB2482" w:rsidRPr="00DE6BD1" w:rsidRDefault="00CB2482" w:rsidP="004F2414">
            <w:pPr>
              <w:pStyle w:val="TAL"/>
              <w:rPr>
                <w:ins w:id="611" w:author="SB210412" w:date="2021-04-27T11:37:00Z"/>
              </w:rPr>
            </w:pPr>
          </w:p>
        </w:tc>
        <w:tc>
          <w:tcPr>
            <w:tcW w:w="1418" w:type="dxa"/>
          </w:tcPr>
          <w:p w:rsidR="00CB2482" w:rsidRPr="00DE6BD1" w:rsidRDefault="00CB2482" w:rsidP="004F2414">
            <w:pPr>
              <w:pStyle w:val="TAL"/>
              <w:rPr>
                <w:ins w:id="612" w:author="SB210412" w:date="2021-04-27T11:37:00Z"/>
              </w:rPr>
            </w:pPr>
          </w:p>
        </w:tc>
        <w:tc>
          <w:tcPr>
            <w:tcW w:w="1134" w:type="dxa"/>
          </w:tcPr>
          <w:p w:rsidR="00CB2482" w:rsidRPr="00DE6BD1" w:rsidRDefault="00CB2482" w:rsidP="004F2414">
            <w:pPr>
              <w:pStyle w:val="TAL"/>
              <w:rPr>
                <w:ins w:id="613" w:author="SB210412" w:date="2021-04-27T11:37:00Z"/>
              </w:rPr>
            </w:pPr>
          </w:p>
        </w:tc>
      </w:tr>
      <w:tr w:rsidR="00CB2482" w:rsidRPr="00DE6BD1" w:rsidTr="004F2414">
        <w:trPr>
          <w:jc w:val="center"/>
          <w:ins w:id="614" w:author="SB210412" w:date="2021-04-27T11:37:00Z"/>
        </w:trPr>
        <w:tc>
          <w:tcPr>
            <w:tcW w:w="2835" w:type="dxa"/>
            <w:vAlign w:val="center"/>
          </w:tcPr>
          <w:p w:rsidR="00CB2482" w:rsidRPr="00DE6BD1" w:rsidRDefault="00CB2482" w:rsidP="004F2414">
            <w:pPr>
              <w:pStyle w:val="TAL"/>
              <w:rPr>
                <w:ins w:id="615" w:author="SB210412" w:date="2021-04-27T11:37:00Z"/>
                <w:b/>
                <w:bCs/>
              </w:rPr>
            </w:pPr>
            <w:ins w:id="616" w:author="SB210412" w:date="2021-04-27T11:37:00Z">
              <w:r w:rsidRPr="00DE6BD1">
                <w:t xml:space="preserve">  SDP message</w:t>
              </w:r>
            </w:ins>
          </w:p>
        </w:tc>
        <w:tc>
          <w:tcPr>
            <w:tcW w:w="2126" w:type="dxa"/>
            <w:vAlign w:val="center"/>
          </w:tcPr>
          <w:p w:rsidR="00CB2482" w:rsidRPr="00DE6BD1" w:rsidRDefault="00CB2482" w:rsidP="004F2414">
            <w:pPr>
              <w:pStyle w:val="TAL"/>
              <w:rPr>
                <w:ins w:id="617" w:author="SB210412" w:date="2021-04-27T11:37:00Z"/>
              </w:rPr>
            </w:pPr>
            <w:ins w:id="618" w:author="SB210412" w:date="2021-04-27T11:37:00Z">
              <w:r w:rsidRPr="00DE6BD1">
                <w:t xml:space="preserve">As described in Table </w:t>
              </w:r>
              <w:r>
                <w:t>6.2.23</w:t>
              </w:r>
              <w:r w:rsidRPr="00DE6BD1">
                <w:t>.3.3-</w:t>
              </w:r>
              <w:r>
                <w:t>6</w:t>
              </w:r>
            </w:ins>
          </w:p>
        </w:tc>
        <w:tc>
          <w:tcPr>
            <w:tcW w:w="2126" w:type="dxa"/>
            <w:tcBorders>
              <w:bottom w:val="single" w:sz="4" w:space="0" w:color="auto"/>
            </w:tcBorders>
          </w:tcPr>
          <w:p w:rsidR="00CB2482" w:rsidRPr="00DE6BD1" w:rsidRDefault="00CB2482" w:rsidP="004F2414">
            <w:pPr>
              <w:pStyle w:val="TAL"/>
              <w:rPr>
                <w:ins w:id="619" w:author="SB210412" w:date="2021-04-27T11:37:00Z"/>
              </w:rPr>
            </w:pPr>
          </w:p>
        </w:tc>
        <w:tc>
          <w:tcPr>
            <w:tcW w:w="1418" w:type="dxa"/>
          </w:tcPr>
          <w:p w:rsidR="00CB2482" w:rsidRPr="00DE6BD1" w:rsidRDefault="00CB2482" w:rsidP="004F2414">
            <w:pPr>
              <w:pStyle w:val="TAL"/>
              <w:rPr>
                <w:ins w:id="620" w:author="SB210412" w:date="2021-04-27T11:37:00Z"/>
              </w:rPr>
            </w:pPr>
          </w:p>
        </w:tc>
        <w:tc>
          <w:tcPr>
            <w:tcW w:w="1134" w:type="dxa"/>
          </w:tcPr>
          <w:p w:rsidR="00CB2482" w:rsidRPr="00DE6BD1" w:rsidRDefault="00CB2482" w:rsidP="004F2414">
            <w:pPr>
              <w:pStyle w:val="TAL"/>
              <w:rPr>
                <w:ins w:id="621" w:author="SB210412" w:date="2021-04-27T11:37:00Z"/>
              </w:rPr>
            </w:pPr>
          </w:p>
        </w:tc>
      </w:tr>
    </w:tbl>
    <w:p w:rsidR="00CB2482" w:rsidRPr="00DE6BD1" w:rsidRDefault="00CB2482" w:rsidP="00CB2482">
      <w:pPr>
        <w:rPr>
          <w:ins w:id="622" w:author="SB210412" w:date="2021-04-27T11:37:00Z"/>
        </w:rPr>
      </w:pPr>
    </w:p>
    <w:p w:rsidR="00CB2482" w:rsidRPr="00DE6BD1" w:rsidRDefault="00CB2482" w:rsidP="00CB2482">
      <w:pPr>
        <w:pStyle w:val="TH"/>
        <w:rPr>
          <w:ins w:id="623" w:author="SB210412" w:date="2021-04-27T11:37:00Z"/>
        </w:rPr>
      </w:pPr>
      <w:ins w:id="624" w:author="SB210412" w:date="2021-04-27T11:37:00Z">
        <w:r w:rsidRPr="00DE6BD1">
          <w:t xml:space="preserve">Table </w:t>
        </w:r>
        <w:r>
          <w:t>6.2.23</w:t>
        </w:r>
        <w:r w:rsidRPr="00DE6BD1">
          <w:t>.3.3-</w:t>
        </w:r>
        <w:r>
          <w:t>6</w:t>
        </w:r>
        <w:r w:rsidRPr="00DE6BD1">
          <w:t>: SDP Message</w:t>
        </w:r>
        <w:r w:rsidRPr="00DE6BD1">
          <w:rPr>
            <w:lang w:eastAsia="ko-KR"/>
          </w:rPr>
          <w:t xml:space="preserve"> in SIP 200 (OK)</w:t>
        </w:r>
        <w:r w:rsidRPr="00DE6BD1">
          <w:t xml:space="preserve"> (Table </w:t>
        </w:r>
        <w:r>
          <w:t>6.2.23.3.3-5</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B2482" w:rsidRPr="00DE6BD1" w:rsidTr="004F2414">
        <w:trPr>
          <w:jc w:val="center"/>
          <w:ins w:id="625" w:author="SB210412" w:date="2021-04-27T11:37:00Z"/>
        </w:trPr>
        <w:tc>
          <w:tcPr>
            <w:tcW w:w="9639" w:type="dxa"/>
            <w:gridSpan w:val="5"/>
          </w:tcPr>
          <w:p w:rsidR="00CB2482" w:rsidRPr="00DE6BD1" w:rsidRDefault="00CB2482" w:rsidP="004F2414">
            <w:pPr>
              <w:pStyle w:val="TAL"/>
              <w:rPr>
                <w:ins w:id="626" w:author="SB210412" w:date="2021-04-27T11:37:00Z"/>
              </w:rPr>
            </w:pPr>
            <w:ins w:id="627" w:author="SB210412" w:date="2021-04-27T11:37:00Z">
              <w:r w:rsidRPr="00DE6BD1">
                <w:t>Derivation Path: TS 36.579-1 [2], table 5.5.3.1.1-1</w:t>
              </w:r>
            </w:ins>
            <w:ins w:id="628" w:author="SB210511" w:date="2021-05-20T10:40:00Z">
              <w:r w:rsidR="000004EA">
                <w:t xml:space="preserve"> </w:t>
              </w:r>
              <w:r w:rsidR="000004EA" w:rsidRPr="000004EA">
                <w:rPr>
                  <w:highlight w:val="yellow"/>
                </w:rPr>
                <w:t xml:space="preserve">AND </w:t>
              </w:r>
              <w:r w:rsidR="000004EA" w:rsidRPr="000004EA">
                <w:rPr>
                  <w:highlight w:val="yellow"/>
                  <w:lang w:val="de-DE"/>
                </w:rPr>
                <w:t>WITHOUT_MEDIACONTROL</w:t>
              </w:r>
            </w:ins>
          </w:p>
        </w:tc>
      </w:tr>
      <w:tr w:rsidR="00CB2482" w:rsidRPr="00DE6BD1" w:rsidTr="004F2414">
        <w:trPr>
          <w:jc w:val="center"/>
          <w:ins w:id="629" w:author="SB210412" w:date="2021-04-27T11:37:00Z"/>
        </w:trPr>
        <w:tc>
          <w:tcPr>
            <w:tcW w:w="2835" w:type="dxa"/>
          </w:tcPr>
          <w:p w:rsidR="00CB2482" w:rsidRPr="00DE6BD1" w:rsidRDefault="00CB2482" w:rsidP="004F2414">
            <w:pPr>
              <w:pStyle w:val="TAH"/>
              <w:rPr>
                <w:ins w:id="630" w:author="SB210412" w:date="2021-04-27T11:37:00Z"/>
              </w:rPr>
            </w:pPr>
            <w:ins w:id="631" w:author="SB210412" w:date="2021-04-27T11:37:00Z">
              <w:r w:rsidRPr="00DE6BD1">
                <w:t>Information Element</w:t>
              </w:r>
            </w:ins>
          </w:p>
        </w:tc>
        <w:tc>
          <w:tcPr>
            <w:tcW w:w="2126" w:type="dxa"/>
          </w:tcPr>
          <w:p w:rsidR="00CB2482" w:rsidRPr="00DE6BD1" w:rsidRDefault="00CB2482" w:rsidP="004F2414">
            <w:pPr>
              <w:pStyle w:val="TAH"/>
              <w:rPr>
                <w:ins w:id="632" w:author="SB210412" w:date="2021-04-27T11:37:00Z"/>
              </w:rPr>
            </w:pPr>
            <w:ins w:id="633" w:author="SB210412" w:date="2021-04-27T11:37:00Z">
              <w:r w:rsidRPr="00DE6BD1">
                <w:t>Value/remark</w:t>
              </w:r>
            </w:ins>
          </w:p>
        </w:tc>
        <w:tc>
          <w:tcPr>
            <w:tcW w:w="2126" w:type="dxa"/>
            <w:tcBorders>
              <w:bottom w:val="single" w:sz="4" w:space="0" w:color="auto"/>
            </w:tcBorders>
          </w:tcPr>
          <w:p w:rsidR="00CB2482" w:rsidRPr="00DE6BD1" w:rsidRDefault="00CB2482" w:rsidP="004F2414">
            <w:pPr>
              <w:pStyle w:val="TAH"/>
              <w:rPr>
                <w:ins w:id="634" w:author="SB210412" w:date="2021-04-27T11:37:00Z"/>
              </w:rPr>
            </w:pPr>
            <w:ins w:id="635" w:author="SB210412" w:date="2021-04-27T11:37:00Z">
              <w:r w:rsidRPr="00DE6BD1">
                <w:t>Comment</w:t>
              </w:r>
            </w:ins>
          </w:p>
        </w:tc>
        <w:tc>
          <w:tcPr>
            <w:tcW w:w="1418" w:type="dxa"/>
          </w:tcPr>
          <w:p w:rsidR="00CB2482" w:rsidRPr="00DE6BD1" w:rsidRDefault="00CB2482" w:rsidP="004F2414">
            <w:pPr>
              <w:pStyle w:val="TAH"/>
              <w:rPr>
                <w:ins w:id="636" w:author="SB210412" w:date="2021-04-27T11:37:00Z"/>
              </w:rPr>
            </w:pPr>
            <w:ins w:id="637" w:author="SB210412" w:date="2021-04-27T11:37:00Z">
              <w:r w:rsidRPr="00DE6BD1">
                <w:t>Reference</w:t>
              </w:r>
            </w:ins>
          </w:p>
        </w:tc>
        <w:tc>
          <w:tcPr>
            <w:tcW w:w="1134" w:type="dxa"/>
          </w:tcPr>
          <w:p w:rsidR="00CB2482" w:rsidRPr="00DE6BD1" w:rsidRDefault="00CB2482" w:rsidP="004F2414">
            <w:pPr>
              <w:pStyle w:val="TAH"/>
              <w:rPr>
                <w:ins w:id="638" w:author="SB210412" w:date="2021-04-27T11:37:00Z"/>
              </w:rPr>
            </w:pPr>
            <w:ins w:id="639" w:author="SB210412" w:date="2021-04-27T11:37:00Z">
              <w:r w:rsidRPr="00DE6BD1">
                <w:t>Condition</w:t>
              </w:r>
            </w:ins>
          </w:p>
        </w:tc>
      </w:tr>
      <w:tr w:rsidR="00CB2482" w:rsidRPr="00DE6BD1" w:rsidTr="004F2414">
        <w:trPr>
          <w:jc w:val="center"/>
          <w:ins w:id="640" w:author="SB210412" w:date="2021-04-27T11:37:00Z"/>
        </w:trPr>
        <w:tc>
          <w:tcPr>
            <w:tcW w:w="2835" w:type="dxa"/>
            <w:vAlign w:val="center"/>
          </w:tcPr>
          <w:p w:rsidR="00CB2482" w:rsidRPr="00DE6BD1" w:rsidRDefault="00CB2482" w:rsidP="004F2414">
            <w:pPr>
              <w:pStyle w:val="TAL"/>
              <w:rPr>
                <w:ins w:id="641" w:author="SB210412" w:date="2021-04-27T11:37:00Z"/>
              </w:rPr>
            </w:pPr>
            <w:ins w:id="642" w:author="SB210412" w:date="2021-04-27T11:37:00Z">
              <w:r w:rsidRPr="00DE6BD1">
                <w:rPr>
                  <w:b/>
                </w:rPr>
                <w:t xml:space="preserve">  media attribute</w:t>
              </w:r>
            </w:ins>
          </w:p>
        </w:tc>
        <w:tc>
          <w:tcPr>
            <w:tcW w:w="2126" w:type="dxa"/>
            <w:vAlign w:val="center"/>
          </w:tcPr>
          <w:p w:rsidR="00CB2482" w:rsidRPr="00DE6BD1" w:rsidRDefault="00CB2482" w:rsidP="004F2414">
            <w:pPr>
              <w:pStyle w:val="TAL"/>
              <w:rPr>
                <w:ins w:id="643" w:author="SB210412" w:date="2021-04-27T11:37:00Z"/>
              </w:rPr>
            </w:pPr>
            <w:ins w:id="644" w:author="SB210412" w:date="2021-04-27T11:37:00Z">
              <w:r w:rsidRPr="00DE6BD1">
                <w:t>Not included</w:t>
              </w:r>
            </w:ins>
          </w:p>
        </w:tc>
        <w:tc>
          <w:tcPr>
            <w:tcW w:w="2126" w:type="dxa"/>
            <w:tcBorders>
              <w:top w:val="single" w:sz="4" w:space="0" w:color="auto"/>
              <w:bottom w:val="single" w:sz="4" w:space="0" w:color="auto"/>
            </w:tcBorders>
          </w:tcPr>
          <w:p w:rsidR="00CB2482" w:rsidRPr="00DE6BD1" w:rsidRDefault="00CB2482" w:rsidP="004F2414">
            <w:pPr>
              <w:pStyle w:val="TAL"/>
              <w:rPr>
                <w:ins w:id="645" w:author="SB210412" w:date="2021-04-27T11:37:00Z"/>
              </w:rPr>
            </w:pPr>
            <w:ins w:id="646" w:author="SB210412" w:date="2021-04-27T11:37:00Z">
              <w:r w:rsidRPr="00DE6BD1">
                <w:t>a= line</w:t>
              </w:r>
            </w:ins>
          </w:p>
          <w:p w:rsidR="00CB2482" w:rsidRPr="00DE6BD1" w:rsidRDefault="00CB2482" w:rsidP="004F2414">
            <w:pPr>
              <w:pStyle w:val="TAL"/>
              <w:rPr>
                <w:ins w:id="647" w:author="SB210412" w:date="2021-04-27T11:37:00Z"/>
              </w:rPr>
            </w:pPr>
            <w:ins w:id="648" w:author="SB210412" w:date="2021-04-27T11:37:00Z">
              <w:r w:rsidRPr="00DE6BD1">
                <w:t>attribute = fmtp</w:t>
              </w:r>
            </w:ins>
          </w:p>
        </w:tc>
        <w:tc>
          <w:tcPr>
            <w:tcW w:w="1418" w:type="dxa"/>
          </w:tcPr>
          <w:p w:rsidR="00CB2482" w:rsidRPr="00DE6BD1" w:rsidRDefault="00CB2482" w:rsidP="004F2414">
            <w:pPr>
              <w:pStyle w:val="TAL"/>
              <w:rPr>
                <w:ins w:id="649" w:author="SB210412" w:date="2021-04-27T11:37:00Z"/>
              </w:rPr>
            </w:pPr>
          </w:p>
        </w:tc>
        <w:tc>
          <w:tcPr>
            <w:tcW w:w="1134" w:type="dxa"/>
          </w:tcPr>
          <w:p w:rsidR="00CB2482" w:rsidRPr="00DE6BD1" w:rsidRDefault="00CB2482" w:rsidP="004F2414">
            <w:pPr>
              <w:pStyle w:val="TAL"/>
              <w:rPr>
                <w:ins w:id="650" w:author="SB210412" w:date="2021-04-27T11:37:00Z"/>
              </w:rPr>
            </w:pPr>
          </w:p>
        </w:tc>
      </w:tr>
      <w:tr w:rsidR="00CB2482" w:rsidRPr="00DE6BD1" w:rsidTr="004F2414">
        <w:trPr>
          <w:jc w:val="center"/>
          <w:ins w:id="651" w:author="SB210412" w:date="2021-04-27T11:37:00Z"/>
        </w:trPr>
        <w:tc>
          <w:tcPr>
            <w:tcW w:w="2835" w:type="dxa"/>
          </w:tcPr>
          <w:p w:rsidR="00CB2482" w:rsidRPr="0012712B" w:rsidRDefault="00CB2482" w:rsidP="004F2414">
            <w:pPr>
              <w:pStyle w:val="TAL"/>
              <w:rPr>
                <w:ins w:id="652" w:author="SB210412" w:date="2021-04-27T11:37:00Z"/>
              </w:rPr>
            </w:pPr>
            <w:ins w:id="653" w:author="SB210412" w:date="2021-04-27T11:37:00Z">
              <w:r w:rsidRPr="0012712B">
                <w:rPr>
                  <w:b/>
                </w:rPr>
                <w:t xml:space="preserve">  media attribute</w:t>
              </w:r>
            </w:ins>
          </w:p>
        </w:tc>
        <w:tc>
          <w:tcPr>
            <w:tcW w:w="2126" w:type="dxa"/>
          </w:tcPr>
          <w:p w:rsidR="00CB2482" w:rsidRPr="0012712B" w:rsidRDefault="00CB2482" w:rsidP="004F2414">
            <w:pPr>
              <w:pStyle w:val="TAL"/>
              <w:rPr>
                <w:ins w:id="654"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655" w:author="SB210412" w:date="2021-04-27T11:37:00Z"/>
              </w:rPr>
            </w:pPr>
            <w:ins w:id="656" w:author="SB210412" w:date="2021-04-27T11:37:00Z">
              <w:r w:rsidRPr="0012712B">
                <w:t>a= line</w:t>
              </w:r>
            </w:ins>
          </w:p>
          <w:p w:rsidR="00CB2482" w:rsidRPr="0012712B" w:rsidRDefault="00CB2482" w:rsidP="004F2414">
            <w:pPr>
              <w:pStyle w:val="TAL"/>
              <w:rPr>
                <w:ins w:id="657" w:author="SB210412" w:date="2021-04-27T11:37:00Z"/>
              </w:rPr>
            </w:pPr>
            <w:ins w:id="658" w:author="SB210412" w:date="2021-04-27T11:37:00Z">
              <w:r w:rsidRPr="0012712B">
                <w:t>attribute = key-mgmt</w:t>
              </w:r>
            </w:ins>
          </w:p>
        </w:tc>
        <w:tc>
          <w:tcPr>
            <w:tcW w:w="1418" w:type="dxa"/>
          </w:tcPr>
          <w:p w:rsidR="00CB2482" w:rsidRPr="0012712B" w:rsidRDefault="00CB2482" w:rsidP="004F2414">
            <w:pPr>
              <w:pStyle w:val="TAL"/>
              <w:rPr>
                <w:ins w:id="659" w:author="SB210412" w:date="2021-04-27T11:37:00Z"/>
              </w:rPr>
            </w:pPr>
          </w:p>
        </w:tc>
        <w:tc>
          <w:tcPr>
            <w:tcW w:w="1134" w:type="dxa"/>
          </w:tcPr>
          <w:p w:rsidR="00CB2482" w:rsidRPr="0012712B" w:rsidRDefault="00CB2482" w:rsidP="004F2414">
            <w:pPr>
              <w:pStyle w:val="TAL"/>
              <w:rPr>
                <w:ins w:id="660" w:author="SB210412" w:date="2021-04-27T11:37:00Z"/>
              </w:rPr>
            </w:pPr>
          </w:p>
        </w:tc>
      </w:tr>
      <w:tr w:rsidR="00CB2482" w:rsidRPr="00DE6BD1" w:rsidTr="004F2414">
        <w:trPr>
          <w:jc w:val="center"/>
          <w:ins w:id="661" w:author="SB210412" w:date="2021-04-27T11:37:00Z"/>
        </w:trPr>
        <w:tc>
          <w:tcPr>
            <w:tcW w:w="2835" w:type="dxa"/>
          </w:tcPr>
          <w:p w:rsidR="00CB2482" w:rsidRPr="0012712B" w:rsidRDefault="00CB2482" w:rsidP="004F2414">
            <w:pPr>
              <w:pStyle w:val="TAL"/>
              <w:rPr>
                <w:ins w:id="662" w:author="SB210412" w:date="2021-04-27T11:37:00Z"/>
              </w:rPr>
            </w:pPr>
            <w:ins w:id="663" w:author="SB210412" w:date="2021-04-27T11:37:00Z">
              <w:r w:rsidRPr="0012712B">
                <w:t xml:space="preserve">    key-mgmt</w:t>
              </w:r>
            </w:ins>
          </w:p>
        </w:tc>
        <w:tc>
          <w:tcPr>
            <w:tcW w:w="2126" w:type="dxa"/>
          </w:tcPr>
          <w:p w:rsidR="00CB2482" w:rsidRPr="0012712B" w:rsidRDefault="00CB2482" w:rsidP="004F2414">
            <w:pPr>
              <w:pStyle w:val="TAL"/>
              <w:rPr>
                <w:ins w:id="664" w:author="SB210412" w:date="2021-04-27T11:37:00Z"/>
              </w:rPr>
            </w:pPr>
          </w:p>
        </w:tc>
        <w:tc>
          <w:tcPr>
            <w:tcW w:w="2126" w:type="dxa"/>
            <w:tcBorders>
              <w:top w:val="single" w:sz="4" w:space="0" w:color="auto"/>
              <w:bottom w:val="single" w:sz="4" w:space="0" w:color="auto"/>
            </w:tcBorders>
          </w:tcPr>
          <w:p w:rsidR="00CB2482" w:rsidRPr="0012712B" w:rsidRDefault="00CB2482" w:rsidP="004F2414">
            <w:pPr>
              <w:pStyle w:val="TAL"/>
              <w:rPr>
                <w:ins w:id="665" w:author="SB210412" w:date="2021-04-27T11:37:00Z"/>
              </w:rPr>
            </w:pPr>
          </w:p>
        </w:tc>
        <w:tc>
          <w:tcPr>
            <w:tcW w:w="1418" w:type="dxa"/>
          </w:tcPr>
          <w:p w:rsidR="00CB2482" w:rsidRPr="0012712B" w:rsidRDefault="00CB2482" w:rsidP="004F2414">
            <w:pPr>
              <w:pStyle w:val="TAL"/>
              <w:rPr>
                <w:ins w:id="666" w:author="SB210412" w:date="2021-04-27T11:37:00Z"/>
              </w:rPr>
            </w:pPr>
          </w:p>
        </w:tc>
        <w:tc>
          <w:tcPr>
            <w:tcW w:w="1134" w:type="dxa"/>
          </w:tcPr>
          <w:p w:rsidR="00CB2482" w:rsidRPr="0012712B" w:rsidRDefault="00CB2482" w:rsidP="004F2414">
            <w:pPr>
              <w:pStyle w:val="TAL"/>
              <w:rPr>
                <w:ins w:id="667" w:author="SB210412" w:date="2021-04-27T11:37:00Z"/>
              </w:rPr>
            </w:pPr>
          </w:p>
        </w:tc>
      </w:tr>
      <w:tr w:rsidR="00CB2482" w:rsidRPr="00DE6BD1" w:rsidTr="004F2414">
        <w:trPr>
          <w:jc w:val="center"/>
          <w:ins w:id="668" w:author="SB210412" w:date="2021-04-27T11:37:00Z"/>
        </w:trPr>
        <w:tc>
          <w:tcPr>
            <w:tcW w:w="2835" w:type="dxa"/>
          </w:tcPr>
          <w:p w:rsidR="00CB2482" w:rsidRPr="0012712B" w:rsidRDefault="00CB2482" w:rsidP="004F2414">
            <w:pPr>
              <w:pStyle w:val="TAL"/>
              <w:rPr>
                <w:ins w:id="669" w:author="SB210412" w:date="2021-04-27T11:37:00Z"/>
              </w:rPr>
            </w:pPr>
            <w:ins w:id="670" w:author="SB210412" w:date="2021-04-27T11:37:00Z">
              <w:r w:rsidRPr="0012712B">
                <w:t xml:space="preserve">      mikey</w:t>
              </w:r>
            </w:ins>
          </w:p>
        </w:tc>
        <w:tc>
          <w:tcPr>
            <w:tcW w:w="2126" w:type="dxa"/>
          </w:tcPr>
          <w:p w:rsidR="00CB2482" w:rsidRPr="0012712B" w:rsidRDefault="00CB2482" w:rsidP="004F2414">
            <w:pPr>
              <w:pStyle w:val="TAL"/>
              <w:rPr>
                <w:ins w:id="671" w:author="SB210412" w:date="2021-04-27T11:37:00Z"/>
              </w:rPr>
            </w:pPr>
            <w:ins w:id="672" w:author="SB210412" w:date="2021-04-27T11:37:00Z">
              <w:r w:rsidRPr="0012712B">
                <w:t xml:space="preserve">MIKEY-SAKKE I_MESSAGE as specified in Table </w:t>
              </w:r>
              <w:r>
                <w:t>6.2.23.3.3-7</w:t>
              </w:r>
            </w:ins>
          </w:p>
        </w:tc>
        <w:tc>
          <w:tcPr>
            <w:tcW w:w="2126" w:type="dxa"/>
            <w:tcBorders>
              <w:top w:val="single" w:sz="4" w:space="0" w:color="auto"/>
              <w:bottom w:val="single" w:sz="4" w:space="0" w:color="auto"/>
            </w:tcBorders>
          </w:tcPr>
          <w:p w:rsidR="00CB2482" w:rsidRPr="0012712B" w:rsidRDefault="00CB2482" w:rsidP="004F2414">
            <w:pPr>
              <w:pStyle w:val="TAL"/>
              <w:rPr>
                <w:ins w:id="673" w:author="SB210412" w:date="2021-04-27T11:37:00Z"/>
              </w:rPr>
            </w:pPr>
          </w:p>
        </w:tc>
        <w:tc>
          <w:tcPr>
            <w:tcW w:w="1418" w:type="dxa"/>
          </w:tcPr>
          <w:p w:rsidR="00CB2482" w:rsidRPr="0012712B" w:rsidRDefault="00CB2482" w:rsidP="004F2414">
            <w:pPr>
              <w:pStyle w:val="TAL"/>
              <w:rPr>
                <w:ins w:id="674" w:author="SB210412" w:date="2021-04-27T11:37:00Z"/>
              </w:rPr>
            </w:pPr>
          </w:p>
        </w:tc>
        <w:tc>
          <w:tcPr>
            <w:tcW w:w="1134" w:type="dxa"/>
          </w:tcPr>
          <w:p w:rsidR="00CB2482" w:rsidRPr="0012712B" w:rsidRDefault="00CB2482" w:rsidP="004F2414">
            <w:pPr>
              <w:pStyle w:val="TAL"/>
              <w:rPr>
                <w:ins w:id="675" w:author="SB210412" w:date="2021-04-27T11:37:00Z"/>
              </w:rPr>
            </w:pPr>
          </w:p>
        </w:tc>
      </w:tr>
    </w:tbl>
    <w:p w:rsidR="00CB2482" w:rsidRDefault="00CB2482" w:rsidP="00CB2482">
      <w:pPr>
        <w:rPr>
          <w:ins w:id="676" w:author="SB210412" w:date="2021-04-27T11:37:00Z"/>
        </w:rPr>
      </w:pPr>
    </w:p>
    <w:p w:rsidR="00CB2482" w:rsidRPr="00DE6BD1" w:rsidRDefault="00CB2482" w:rsidP="00CB2482">
      <w:pPr>
        <w:pStyle w:val="TH"/>
        <w:rPr>
          <w:ins w:id="677" w:author="SB210412" w:date="2021-04-27T11:37:00Z"/>
        </w:rPr>
      </w:pPr>
      <w:ins w:id="678" w:author="SB210412" w:date="2021-04-27T11:37:00Z">
        <w:r w:rsidRPr="00DE6BD1">
          <w:t xml:space="preserve">Table </w:t>
        </w:r>
        <w:r>
          <w:t>6.2.23.3.3-7</w:t>
        </w:r>
        <w:r w:rsidRPr="00DE6BD1">
          <w:t xml:space="preserve">: </w:t>
        </w:r>
        <w:r w:rsidRPr="0012712B">
          <w:t>MIKEY-SAKKE I_MESSAGE</w:t>
        </w:r>
        <w:r>
          <w:t xml:space="preserve"> in </w:t>
        </w:r>
        <w:r w:rsidRPr="00DE6BD1">
          <w:t xml:space="preserve">SDP Message (Table </w:t>
        </w:r>
        <w:r>
          <w:t>6.2.23.3.3-6</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B2482" w:rsidRPr="00DE6BD1" w:rsidTr="004F2414">
        <w:trPr>
          <w:jc w:val="center"/>
          <w:ins w:id="679" w:author="SB210412" w:date="2021-04-27T11:37:00Z"/>
        </w:trPr>
        <w:tc>
          <w:tcPr>
            <w:tcW w:w="9639" w:type="dxa"/>
          </w:tcPr>
          <w:p w:rsidR="00CB2482" w:rsidRPr="00DE6BD1" w:rsidRDefault="00CB2482" w:rsidP="004F2414">
            <w:pPr>
              <w:pStyle w:val="TAL"/>
              <w:rPr>
                <w:ins w:id="680" w:author="SB210412" w:date="2021-04-27T11:37:00Z"/>
              </w:rPr>
            </w:pPr>
            <w:ins w:id="681" w:author="SB210412" w:date="2021-04-27T11:37:00Z">
              <w:r w:rsidRPr="00DE6BD1">
                <w:t xml:space="preserve">Derivation Path: TS 36.579-1 [2], table </w:t>
              </w:r>
              <w:r w:rsidRPr="0012712B">
                <w:t>5.5.9.1-2</w:t>
              </w:r>
            </w:ins>
          </w:p>
        </w:tc>
      </w:tr>
    </w:tbl>
    <w:p w:rsidR="00CB2482" w:rsidRPr="009F112F" w:rsidRDefault="00CB2482" w:rsidP="00CB2482">
      <w:pPr>
        <w:rPr>
          <w:ins w:id="682" w:author="SB210412" w:date="2021-04-27T11:37:00Z"/>
        </w:rPr>
      </w:pPr>
    </w:p>
    <w:p w:rsidR="00CB2482" w:rsidRPr="00DE6BD1" w:rsidRDefault="00CB2482" w:rsidP="00CB2482">
      <w:pPr>
        <w:pStyle w:val="TH"/>
        <w:rPr>
          <w:ins w:id="683" w:author="SB210412" w:date="2021-04-27T11:37:00Z"/>
        </w:rPr>
      </w:pPr>
      <w:ins w:id="684" w:author="SB210412" w:date="2021-04-27T11:37:00Z">
        <w:r w:rsidRPr="00DE6BD1">
          <w:t xml:space="preserve">Table </w:t>
        </w:r>
        <w:r>
          <w:t>6.2.23.3.3-8: Connect (Step 2</w:t>
        </w:r>
        <w:r w:rsidRPr="00DE6BD1">
          <w:t xml:space="preserve">, Table </w:t>
        </w:r>
        <w:r>
          <w:t>6.2.23</w:t>
        </w:r>
        <w:r w:rsidRPr="00DE6BD1">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B2482" w:rsidRPr="00DE6BD1" w:rsidTr="004F2414">
        <w:trPr>
          <w:ins w:id="685" w:author="SB210412" w:date="2021-04-27T11:37:00Z"/>
        </w:trPr>
        <w:tc>
          <w:tcPr>
            <w:tcW w:w="9747" w:type="dxa"/>
          </w:tcPr>
          <w:p w:rsidR="00CB2482" w:rsidRPr="00DE6BD1" w:rsidRDefault="00CB2482" w:rsidP="004F2414">
            <w:pPr>
              <w:pStyle w:val="TAL"/>
              <w:rPr>
                <w:ins w:id="686" w:author="SB210412" w:date="2021-04-27T11:37:00Z"/>
                <w:rFonts w:eastAsia="MS Mincho"/>
              </w:rPr>
            </w:pPr>
            <w:ins w:id="687" w:author="SB210412" w:date="2021-04-27T11:37:00Z">
              <w:r w:rsidRPr="00DE6BD1">
                <w:rPr>
                  <w:rFonts w:eastAsia="MS Mincho"/>
                </w:rPr>
                <w:t>Derivation Path: 36.579-1 [2], Table 5.5.6.12-1, condition PRIVATE-CALL</w:t>
              </w:r>
            </w:ins>
          </w:p>
        </w:tc>
      </w:tr>
    </w:tbl>
    <w:p w:rsidR="00CB2482" w:rsidRPr="00DE6BD1" w:rsidRDefault="00CB2482" w:rsidP="00CB2482">
      <w:pPr>
        <w:rPr>
          <w:ins w:id="688" w:author="SB210412" w:date="2021-04-27T11:37:00Z"/>
        </w:rPr>
      </w:pPr>
    </w:p>
    <w:p w:rsidR="00CB7F49" w:rsidRPr="00CB2482" w:rsidRDefault="00CB7F49" w:rsidP="00CB2482"/>
    <w:sectPr w:rsidR="00CB7F49" w:rsidRPr="00CB24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C08" w:rsidRDefault="00095C08">
      <w:r>
        <w:separator/>
      </w:r>
    </w:p>
  </w:endnote>
  <w:endnote w:type="continuationSeparator" w:id="0">
    <w:p w:rsidR="00095C08" w:rsidRDefault="00095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C08" w:rsidRDefault="00095C08">
      <w:r>
        <w:separator/>
      </w:r>
    </w:p>
  </w:footnote>
  <w:footnote w:type="continuationSeparator" w:id="0">
    <w:p w:rsidR="00095C08" w:rsidRDefault="00095C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3CF" w:rsidRDefault="006E23C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0"/>
  </w:num>
  <w:num w:numId="4">
    <w:abstractNumId w:val="37"/>
  </w:num>
  <w:num w:numId="5">
    <w:abstractNumId w:val="21"/>
  </w:num>
  <w:num w:numId="6">
    <w:abstractNumId w:val="30"/>
  </w:num>
  <w:num w:numId="7">
    <w:abstractNumId w:val="23"/>
  </w:num>
  <w:num w:numId="8">
    <w:abstractNumId w:val="31"/>
  </w:num>
  <w:num w:numId="9">
    <w:abstractNumId w:val="3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rson w15:author="SB210511">
    <w15:presenceInfo w15:providerId="None" w15:userId="SB210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EA"/>
    <w:rsid w:val="00001EB8"/>
    <w:rsid w:val="0000231D"/>
    <w:rsid w:val="00002B01"/>
    <w:rsid w:val="00006D8E"/>
    <w:rsid w:val="000106FC"/>
    <w:rsid w:val="000136B4"/>
    <w:rsid w:val="00015A12"/>
    <w:rsid w:val="000167B8"/>
    <w:rsid w:val="00020610"/>
    <w:rsid w:val="00021E30"/>
    <w:rsid w:val="000221D8"/>
    <w:rsid w:val="00024F52"/>
    <w:rsid w:val="000274C8"/>
    <w:rsid w:val="000312EB"/>
    <w:rsid w:val="00033397"/>
    <w:rsid w:val="000335C5"/>
    <w:rsid w:val="00037728"/>
    <w:rsid w:val="00040095"/>
    <w:rsid w:val="0004033A"/>
    <w:rsid w:val="00042934"/>
    <w:rsid w:val="00042DBB"/>
    <w:rsid w:val="00045535"/>
    <w:rsid w:val="00046822"/>
    <w:rsid w:val="00047AAC"/>
    <w:rsid w:val="000505D1"/>
    <w:rsid w:val="00051834"/>
    <w:rsid w:val="00054677"/>
    <w:rsid w:val="00055162"/>
    <w:rsid w:val="0005589A"/>
    <w:rsid w:val="00061D69"/>
    <w:rsid w:val="000634EF"/>
    <w:rsid w:val="00063DDE"/>
    <w:rsid w:val="00064AEB"/>
    <w:rsid w:val="00066663"/>
    <w:rsid w:val="000749FD"/>
    <w:rsid w:val="00076108"/>
    <w:rsid w:val="00080512"/>
    <w:rsid w:val="0009052B"/>
    <w:rsid w:val="00095C08"/>
    <w:rsid w:val="0009600F"/>
    <w:rsid w:val="000A2B95"/>
    <w:rsid w:val="000A401A"/>
    <w:rsid w:val="000A4FEA"/>
    <w:rsid w:val="000A6EFF"/>
    <w:rsid w:val="000B3831"/>
    <w:rsid w:val="000B3952"/>
    <w:rsid w:val="000B4140"/>
    <w:rsid w:val="000B6750"/>
    <w:rsid w:val="000C06D0"/>
    <w:rsid w:val="000C0FCB"/>
    <w:rsid w:val="000C3B13"/>
    <w:rsid w:val="000C448D"/>
    <w:rsid w:val="000D0463"/>
    <w:rsid w:val="000D064B"/>
    <w:rsid w:val="000D1541"/>
    <w:rsid w:val="000D1753"/>
    <w:rsid w:val="000D1954"/>
    <w:rsid w:val="000D58AB"/>
    <w:rsid w:val="000D5B3D"/>
    <w:rsid w:val="000D6D5B"/>
    <w:rsid w:val="000E0D55"/>
    <w:rsid w:val="000E15AD"/>
    <w:rsid w:val="000E3705"/>
    <w:rsid w:val="000F028B"/>
    <w:rsid w:val="000F1C1E"/>
    <w:rsid w:val="000F6523"/>
    <w:rsid w:val="00102DCB"/>
    <w:rsid w:val="00105FDE"/>
    <w:rsid w:val="0011173A"/>
    <w:rsid w:val="00114261"/>
    <w:rsid w:val="00115301"/>
    <w:rsid w:val="0011541B"/>
    <w:rsid w:val="00125817"/>
    <w:rsid w:val="00125895"/>
    <w:rsid w:val="00131C24"/>
    <w:rsid w:val="0013768F"/>
    <w:rsid w:val="0014137E"/>
    <w:rsid w:val="00143E35"/>
    <w:rsid w:val="00150041"/>
    <w:rsid w:val="00150225"/>
    <w:rsid w:val="00152AB0"/>
    <w:rsid w:val="00156AD8"/>
    <w:rsid w:val="00156ECF"/>
    <w:rsid w:val="0016356A"/>
    <w:rsid w:val="00164CAD"/>
    <w:rsid w:val="00165B61"/>
    <w:rsid w:val="00172EE7"/>
    <w:rsid w:val="00175CEB"/>
    <w:rsid w:val="001856B0"/>
    <w:rsid w:val="00186460"/>
    <w:rsid w:val="001907ED"/>
    <w:rsid w:val="001917DA"/>
    <w:rsid w:val="001954E2"/>
    <w:rsid w:val="0019619C"/>
    <w:rsid w:val="0019721F"/>
    <w:rsid w:val="001A2436"/>
    <w:rsid w:val="001A5E4B"/>
    <w:rsid w:val="001A77C4"/>
    <w:rsid w:val="001B0386"/>
    <w:rsid w:val="001B0A97"/>
    <w:rsid w:val="001B4569"/>
    <w:rsid w:val="001B5E27"/>
    <w:rsid w:val="001C36A0"/>
    <w:rsid w:val="001C5A13"/>
    <w:rsid w:val="001D2675"/>
    <w:rsid w:val="001D2A81"/>
    <w:rsid w:val="001D4DAB"/>
    <w:rsid w:val="001E3F18"/>
    <w:rsid w:val="001F168B"/>
    <w:rsid w:val="001F3E2C"/>
    <w:rsid w:val="001F407C"/>
    <w:rsid w:val="001F52F1"/>
    <w:rsid w:val="001F583D"/>
    <w:rsid w:val="00204FC4"/>
    <w:rsid w:val="0021020E"/>
    <w:rsid w:val="00212DBD"/>
    <w:rsid w:val="00214D5F"/>
    <w:rsid w:val="00216464"/>
    <w:rsid w:val="00216C16"/>
    <w:rsid w:val="0023274D"/>
    <w:rsid w:val="002347A2"/>
    <w:rsid w:val="002363D0"/>
    <w:rsid w:val="00237210"/>
    <w:rsid w:val="0024428C"/>
    <w:rsid w:val="00244BCE"/>
    <w:rsid w:val="00250286"/>
    <w:rsid w:val="00251EBC"/>
    <w:rsid w:val="002607F6"/>
    <w:rsid w:val="00264BB0"/>
    <w:rsid w:val="002661AE"/>
    <w:rsid w:val="002661CF"/>
    <w:rsid w:val="002707A1"/>
    <w:rsid w:val="0027200B"/>
    <w:rsid w:val="00272150"/>
    <w:rsid w:val="002757C4"/>
    <w:rsid w:val="00280DCE"/>
    <w:rsid w:val="00283B3E"/>
    <w:rsid w:val="00286827"/>
    <w:rsid w:val="002872CB"/>
    <w:rsid w:val="002928E2"/>
    <w:rsid w:val="00292E40"/>
    <w:rsid w:val="00297261"/>
    <w:rsid w:val="002A1632"/>
    <w:rsid w:val="002A6163"/>
    <w:rsid w:val="002A64B0"/>
    <w:rsid w:val="002A7255"/>
    <w:rsid w:val="002B2F7E"/>
    <w:rsid w:val="002B4949"/>
    <w:rsid w:val="002B75A6"/>
    <w:rsid w:val="002B761F"/>
    <w:rsid w:val="002C0CF7"/>
    <w:rsid w:val="002C3D46"/>
    <w:rsid w:val="002D0352"/>
    <w:rsid w:val="002E0748"/>
    <w:rsid w:val="002E548D"/>
    <w:rsid w:val="002E7659"/>
    <w:rsid w:val="002F2B9E"/>
    <w:rsid w:val="002F60A3"/>
    <w:rsid w:val="00302BEC"/>
    <w:rsid w:val="00311CA5"/>
    <w:rsid w:val="00312E70"/>
    <w:rsid w:val="0031379A"/>
    <w:rsid w:val="00314C33"/>
    <w:rsid w:val="00315093"/>
    <w:rsid w:val="00315321"/>
    <w:rsid w:val="003154FD"/>
    <w:rsid w:val="00316999"/>
    <w:rsid w:val="003172DC"/>
    <w:rsid w:val="0032119E"/>
    <w:rsid w:val="0032386C"/>
    <w:rsid w:val="00324F8C"/>
    <w:rsid w:val="0032571C"/>
    <w:rsid w:val="00326DDF"/>
    <w:rsid w:val="00332085"/>
    <w:rsid w:val="003357E9"/>
    <w:rsid w:val="00336421"/>
    <w:rsid w:val="003409E7"/>
    <w:rsid w:val="00342109"/>
    <w:rsid w:val="003432E3"/>
    <w:rsid w:val="00353E82"/>
    <w:rsid w:val="0035462D"/>
    <w:rsid w:val="0036047A"/>
    <w:rsid w:val="00363624"/>
    <w:rsid w:val="003643AD"/>
    <w:rsid w:val="00364C9C"/>
    <w:rsid w:val="00367018"/>
    <w:rsid w:val="003701C4"/>
    <w:rsid w:val="00372B4C"/>
    <w:rsid w:val="00373846"/>
    <w:rsid w:val="00374DAF"/>
    <w:rsid w:val="003758AC"/>
    <w:rsid w:val="00375B7F"/>
    <w:rsid w:val="00376229"/>
    <w:rsid w:val="00381258"/>
    <w:rsid w:val="00381C10"/>
    <w:rsid w:val="00390B01"/>
    <w:rsid w:val="00392C11"/>
    <w:rsid w:val="0039657F"/>
    <w:rsid w:val="0039706A"/>
    <w:rsid w:val="003A033F"/>
    <w:rsid w:val="003A4942"/>
    <w:rsid w:val="003A7FD4"/>
    <w:rsid w:val="003B10A2"/>
    <w:rsid w:val="003C21B2"/>
    <w:rsid w:val="003C3971"/>
    <w:rsid w:val="003C7745"/>
    <w:rsid w:val="003D233D"/>
    <w:rsid w:val="003D5B7F"/>
    <w:rsid w:val="003D73C4"/>
    <w:rsid w:val="003E14BB"/>
    <w:rsid w:val="003E17E5"/>
    <w:rsid w:val="003E214E"/>
    <w:rsid w:val="003E31CF"/>
    <w:rsid w:val="003E6B6D"/>
    <w:rsid w:val="003F2821"/>
    <w:rsid w:val="003F46E2"/>
    <w:rsid w:val="003F7A47"/>
    <w:rsid w:val="004102E1"/>
    <w:rsid w:val="00412879"/>
    <w:rsid w:val="00417AE5"/>
    <w:rsid w:val="0042220D"/>
    <w:rsid w:val="00422A32"/>
    <w:rsid w:val="0043113E"/>
    <w:rsid w:val="00434BFF"/>
    <w:rsid w:val="00443634"/>
    <w:rsid w:val="00455110"/>
    <w:rsid w:val="004631E1"/>
    <w:rsid w:val="00465534"/>
    <w:rsid w:val="004675AB"/>
    <w:rsid w:val="00467A76"/>
    <w:rsid w:val="00471AEF"/>
    <w:rsid w:val="004768B6"/>
    <w:rsid w:val="00483235"/>
    <w:rsid w:val="00483BFE"/>
    <w:rsid w:val="004866BD"/>
    <w:rsid w:val="004903C9"/>
    <w:rsid w:val="00494D99"/>
    <w:rsid w:val="00496465"/>
    <w:rsid w:val="00496C12"/>
    <w:rsid w:val="004A1411"/>
    <w:rsid w:val="004A311D"/>
    <w:rsid w:val="004B1871"/>
    <w:rsid w:val="004B1C0D"/>
    <w:rsid w:val="004C0F0E"/>
    <w:rsid w:val="004C2060"/>
    <w:rsid w:val="004C2EB8"/>
    <w:rsid w:val="004D27F4"/>
    <w:rsid w:val="004D3578"/>
    <w:rsid w:val="004D660C"/>
    <w:rsid w:val="004D685C"/>
    <w:rsid w:val="004E213A"/>
    <w:rsid w:val="004F1C20"/>
    <w:rsid w:val="004F2414"/>
    <w:rsid w:val="004F6D22"/>
    <w:rsid w:val="004F6EB2"/>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4662"/>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0A90"/>
    <w:rsid w:val="005955F9"/>
    <w:rsid w:val="00595E89"/>
    <w:rsid w:val="00596270"/>
    <w:rsid w:val="0059654A"/>
    <w:rsid w:val="005A7CC9"/>
    <w:rsid w:val="005B19C2"/>
    <w:rsid w:val="005B2F24"/>
    <w:rsid w:val="005B2FF6"/>
    <w:rsid w:val="005C77D4"/>
    <w:rsid w:val="005D1346"/>
    <w:rsid w:val="005D2E01"/>
    <w:rsid w:val="005D3CE8"/>
    <w:rsid w:val="005E1717"/>
    <w:rsid w:val="005E42AB"/>
    <w:rsid w:val="005E51D8"/>
    <w:rsid w:val="005F01ED"/>
    <w:rsid w:val="005F0585"/>
    <w:rsid w:val="005F09C0"/>
    <w:rsid w:val="005F1557"/>
    <w:rsid w:val="005F1D9B"/>
    <w:rsid w:val="005F46F1"/>
    <w:rsid w:val="006011B3"/>
    <w:rsid w:val="006023CA"/>
    <w:rsid w:val="00607834"/>
    <w:rsid w:val="0061064B"/>
    <w:rsid w:val="0061296F"/>
    <w:rsid w:val="00614FDF"/>
    <w:rsid w:val="006204AD"/>
    <w:rsid w:val="00623BC9"/>
    <w:rsid w:val="0062414B"/>
    <w:rsid w:val="006254AD"/>
    <w:rsid w:val="00625D99"/>
    <w:rsid w:val="00627F8F"/>
    <w:rsid w:val="0063107C"/>
    <w:rsid w:val="00631C65"/>
    <w:rsid w:val="00631D81"/>
    <w:rsid w:val="0063410F"/>
    <w:rsid w:val="0063462F"/>
    <w:rsid w:val="00636C8F"/>
    <w:rsid w:val="0063790C"/>
    <w:rsid w:val="00640F5A"/>
    <w:rsid w:val="00644D53"/>
    <w:rsid w:val="0065009F"/>
    <w:rsid w:val="00652FEF"/>
    <w:rsid w:val="0065516D"/>
    <w:rsid w:val="00656A0D"/>
    <w:rsid w:val="006601FE"/>
    <w:rsid w:val="006661F2"/>
    <w:rsid w:val="00672A73"/>
    <w:rsid w:val="00676F4C"/>
    <w:rsid w:val="00681A7B"/>
    <w:rsid w:val="006828F9"/>
    <w:rsid w:val="006837E5"/>
    <w:rsid w:val="00685AE6"/>
    <w:rsid w:val="00685FCF"/>
    <w:rsid w:val="006865BF"/>
    <w:rsid w:val="006870A3"/>
    <w:rsid w:val="00690B17"/>
    <w:rsid w:val="00692B37"/>
    <w:rsid w:val="006A3099"/>
    <w:rsid w:val="006A4314"/>
    <w:rsid w:val="006B2A49"/>
    <w:rsid w:val="006B33A5"/>
    <w:rsid w:val="006B33DE"/>
    <w:rsid w:val="006B3762"/>
    <w:rsid w:val="006B42CC"/>
    <w:rsid w:val="006B4688"/>
    <w:rsid w:val="006B62CC"/>
    <w:rsid w:val="006C6EB2"/>
    <w:rsid w:val="006D0DD1"/>
    <w:rsid w:val="006D0FA8"/>
    <w:rsid w:val="006D25EA"/>
    <w:rsid w:val="006E0AA4"/>
    <w:rsid w:val="006E23CF"/>
    <w:rsid w:val="006F159B"/>
    <w:rsid w:val="006F4B32"/>
    <w:rsid w:val="00702CE2"/>
    <w:rsid w:val="00704D39"/>
    <w:rsid w:val="00706045"/>
    <w:rsid w:val="007072C6"/>
    <w:rsid w:val="00712B28"/>
    <w:rsid w:val="0071478C"/>
    <w:rsid w:val="00715D7A"/>
    <w:rsid w:val="00716B46"/>
    <w:rsid w:val="007178B1"/>
    <w:rsid w:val="00720662"/>
    <w:rsid w:val="00727355"/>
    <w:rsid w:val="007308E4"/>
    <w:rsid w:val="0073497C"/>
    <w:rsid w:val="00734A5B"/>
    <w:rsid w:val="007351AD"/>
    <w:rsid w:val="00735F4B"/>
    <w:rsid w:val="00742004"/>
    <w:rsid w:val="007441FD"/>
    <w:rsid w:val="00744E76"/>
    <w:rsid w:val="00747151"/>
    <w:rsid w:val="00750EBA"/>
    <w:rsid w:val="00753104"/>
    <w:rsid w:val="0075611A"/>
    <w:rsid w:val="00756C07"/>
    <w:rsid w:val="00761F3B"/>
    <w:rsid w:val="00771360"/>
    <w:rsid w:val="0077225F"/>
    <w:rsid w:val="00772374"/>
    <w:rsid w:val="007725D2"/>
    <w:rsid w:val="00773F74"/>
    <w:rsid w:val="00781F0F"/>
    <w:rsid w:val="0078361C"/>
    <w:rsid w:val="00783C4E"/>
    <w:rsid w:val="00787689"/>
    <w:rsid w:val="00792E5A"/>
    <w:rsid w:val="007949D3"/>
    <w:rsid w:val="0079508C"/>
    <w:rsid w:val="00795A57"/>
    <w:rsid w:val="00795EF5"/>
    <w:rsid w:val="007961C6"/>
    <w:rsid w:val="007A36FC"/>
    <w:rsid w:val="007A4D15"/>
    <w:rsid w:val="007A7217"/>
    <w:rsid w:val="007B3802"/>
    <w:rsid w:val="007B53DE"/>
    <w:rsid w:val="007B7090"/>
    <w:rsid w:val="007C0994"/>
    <w:rsid w:val="007C123A"/>
    <w:rsid w:val="007C3F48"/>
    <w:rsid w:val="007C528B"/>
    <w:rsid w:val="007C7AEB"/>
    <w:rsid w:val="007D0CCC"/>
    <w:rsid w:val="007D2444"/>
    <w:rsid w:val="007D2DDF"/>
    <w:rsid w:val="007D4661"/>
    <w:rsid w:val="007E36D5"/>
    <w:rsid w:val="007E6098"/>
    <w:rsid w:val="007E6269"/>
    <w:rsid w:val="007E7891"/>
    <w:rsid w:val="007F0031"/>
    <w:rsid w:val="007F0422"/>
    <w:rsid w:val="007F31B2"/>
    <w:rsid w:val="007F41FE"/>
    <w:rsid w:val="007F4DA1"/>
    <w:rsid w:val="00800165"/>
    <w:rsid w:val="00801668"/>
    <w:rsid w:val="008028A4"/>
    <w:rsid w:val="008040FF"/>
    <w:rsid w:val="00804B41"/>
    <w:rsid w:val="0080543F"/>
    <w:rsid w:val="0080557F"/>
    <w:rsid w:val="00806441"/>
    <w:rsid w:val="00817119"/>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2DEA"/>
    <w:rsid w:val="00863C2B"/>
    <w:rsid w:val="00871ECB"/>
    <w:rsid w:val="008768CA"/>
    <w:rsid w:val="00880002"/>
    <w:rsid w:val="00884ADB"/>
    <w:rsid w:val="00886248"/>
    <w:rsid w:val="00892801"/>
    <w:rsid w:val="008A0A43"/>
    <w:rsid w:val="008A267A"/>
    <w:rsid w:val="008A3A30"/>
    <w:rsid w:val="008A498D"/>
    <w:rsid w:val="008A5576"/>
    <w:rsid w:val="008A59F0"/>
    <w:rsid w:val="008A5D9A"/>
    <w:rsid w:val="008A7F24"/>
    <w:rsid w:val="008A7FEB"/>
    <w:rsid w:val="008B4541"/>
    <w:rsid w:val="008B49CC"/>
    <w:rsid w:val="008B69E0"/>
    <w:rsid w:val="008C39D2"/>
    <w:rsid w:val="008C7406"/>
    <w:rsid w:val="008C757C"/>
    <w:rsid w:val="008C78EE"/>
    <w:rsid w:val="008C7CF4"/>
    <w:rsid w:val="008D1FFD"/>
    <w:rsid w:val="008D3303"/>
    <w:rsid w:val="008D494A"/>
    <w:rsid w:val="008D4A12"/>
    <w:rsid w:val="008D4B06"/>
    <w:rsid w:val="008E0911"/>
    <w:rsid w:val="008F07C4"/>
    <w:rsid w:val="008F35B4"/>
    <w:rsid w:val="008F59AE"/>
    <w:rsid w:val="0090271F"/>
    <w:rsid w:val="00902E23"/>
    <w:rsid w:val="0090682A"/>
    <w:rsid w:val="00920C1A"/>
    <w:rsid w:val="00921599"/>
    <w:rsid w:val="00921DA4"/>
    <w:rsid w:val="0093471C"/>
    <w:rsid w:val="00935961"/>
    <w:rsid w:val="00942EC2"/>
    <w:rsid w:val="0094358A"/>
    <w:rsid w:val="00944445"/>
    <w:rsid w:val="00954F51"/>
    <w:rsid w:val="00956F72"/>
    <w:rsid w:val="00960A2A"/>
    <w:rsid w:val="00964601"/>
    <w:rsid w:val="00966DF7"/>
    <w:rsid w:val="00967119"/>
    <w:rsid w:val="00970664"/>
    <w:rsid w:val="00971311"/>
    <w:rsid w:val="0097177B"/>
    <w:rsid w:val="00971F1F"/>
    <w:rsid w:val="00982791"/>
    <w:rsid w:val="00986FAB"/>
    <w:rsid w:val="0098765A"/>
    <w:rsid w:val="00990264"/>
    <w:rsid w:val="0099137C"/>
    <w:rsid w:val="0099318B"/>
    <w:rsid w:val="009B026A"/>
    <w:rsid w:val="009B2DCE"/>
    <w:rsid w:val="009B575E"/>
    <w:rsid w:val="009B5D10"/>
    <w:rsid w:val="009B7DA8"/>
    <w:rsid w:val="009C3B7C"/>
    <w:rsid w:val="009C5EE6"/>
    <w:rsid w:val="009C6317"/>
    <w:rsid w:val="009D2EF2"/>
    <w:rsid w:val="009D3C7E"/>
    <w:rsid w:val="009D62BA"/>
    <w:rsid w:val="009E2E11"/>
    <w:rsid w:val="009E4133"/>
    <w:rsid w:val="009F1EA5"/>
    <w:rsid w:val="009F37B7"/>
    <w:rsid w:val="009F61ED"/>
    <w:rsid w:val="00A01BE1"/>
    <w:rsid w:val="00A04103"/>
    <w:rsid w:val="00A053B0"/>
    <w:rsid w:val="00A10F02"/>
    <w:rsid w:val="00A12C53"/>
    <w:rsid w:val="00A14573"/>
    <w:rsid w:val="00A164B4"/>
    <w:rsid w:val="00A16DF1"/>
    <w:rsid w:val="00A17017"/>
    <w:rsid w:val="00A20B5A"/>
    <w:rsid w:val="00A21185"/>
    <w:rsid w:val="00A224C1"/>
    <w:rsid w:val="00A22581"/>
    <w:rsid w:val="00A26F0F"/>
    <w:rsid w:val="00A30915"/>
    <w:rsid w:val="00A404AB"/>
    <w:rsid w:val="00A41400"/>
    <w:rsid w:val="00A4238D"/>
    <w:rsid w:val="00A4322B"/>
    <w:rsid w:val="00A45F07"/>
    <w:rsid w:val="00A53724"/>
    <w:rsid w:val="00A539A7"/>
    <w:rsid w:val="00A54BE6"/>
    <w:rsid w:val="00A56724"/>
    <w:rsid w:val="00A56747"/>
    <w:rsid w:val="00A57163"/>
    <w:rsid w:val="00A60819"/>
    <w:rsid w:val="00A61109"/>
    <w:rsid w:val="00A64170"/>
    <w:rsid w:val="00A649A7"/>
    <w:rsid w:val="00A66906"/>
    <w:rsid w:val="00A71162"/>
    <w:rsid w:val="00A711D7"/>
    <w:rsid w:val="00A73EE6"/>
    <w:rsid w:val="00A74DE4"/>
    <w:rsid w:val="00A75F13"/>
    <w:rsid w:val="00A76D32"/>
    <w:rsid w:val="00A80B63"/>
    <w:rsid w:val="00A82346"/>
    <w:rsid w:val="00A83244"/>
    <w:rsid w:val="00A90A74"/>
    <w:rsid w:val="00A90DED"/>
    <w:rsid w:val="00A93034"/>
    <w:rsid w:val="00A9594E"/>
    <w:rsid w:val="00AA1CE2"/>
    <w:rsid w:val="00AA3548"/>
    <w:rsid w:val="00AB001A"/>
    <w:rsid w:val="00AB3804"/>
    <w:rsid w:val="00AB41C7"/>
    <w:rsid w:val="00AB5695"/>
    <w:rsid w:val="00AB6090"/>
    <w:rsid w:val="00AB7976"/>
    <w:rsid w:val="00AC4A9F"/>
    <w:rsid w:val="00AD25BE"/>
    <w:rsid w:val="00AD5FCE"/>
    <w:rsid w:val="00AE13EB"/>
    <w:rsid w:val="00AE2738"/>
    <w:rsid w:val="00AF352C"/>
    <w:rsid w:val="00AF42D7"/>
    <w:rsid w:val="00AF46AE"/>
    <w:rsid w:val="00AF6539"/>
    <w:rsid w:val="00AF6B2E"/>
    <w:rsid w:val="00B02F56"/>
    <w:rsid w:val="00B05E95"/>
    <w:rsid w:val="00B05F27"/>
    <w:rsid w:val="00B10D0A"/>
    <w:rsid w:val="00B12EA8"/>
    <w:rsid w:val="00B146F0"/>
    <w:rsid w:val="00B15449"/>
    <w:rsid w:val="00B155CC"/>
    <w:rsid w:val="00B22A61"/>
    <w:rsid w:val="00B27218"/>
    <w:rsid w:val="00B30869"/>
    <w:rsid w:val="00B30CC6"/>
    <w:rsid w:val="00B35511"/>
    <w:rsid w:val="00B418A0"/>
    <w:rsid w:val="00B4290F"/>
    <w:rsid w:val="00B47414"/>
    <w:rsid w:val="00B566B3"/>
    <w:rsid w:val="00B574C4"/>
    <w:rsid w:val="00B647DE"/>
    <w:rsid w:val="00B672B3"/>
    <w:rsid w:val="00B73B90"/>
    <w:rsid w:val="00B75886"/>
    <w:rsid w:val="00B766AD"/>
    <w:rsid w:val="00B824C3"/>
    <w:rsid w:val="00B854E5"/>
    <w:rsid w:val="00B859E1"/>
    <w:rsid w:val="00B87F93"/>
    <w:rsid w:val="00B94C90"/>
    <w:rsid w:val="00B95427"/>
    <w:rsid w:val="00B96623"/>
    <w:rsid w:val="00BA339D"/>
    <w:rsid w:val="00BA6D72"/>
    <w:rsid w:val="00BB03F9"/>
    <w:rsid w:val="00BB04BA"/>
    <w:rsid w:val="00BB4395"/>
    <w:rsid w:val="00BB741E"/>
    <w:rsid w:val="00BC0F7D"/>
    <w:rsid w:val="00BC17CF"/>
    <w:rsid w:val="00BC3BDA"/>
    <w:rsid w:val="00BC423B"/>
    <w:rsid w:val="00BC440D"/>
    <w:rsid w:val="00BC4E1C"/>
    <w:rsid w:val="00BC6102"/>
    <w:rsid w:val="00BE1305"/>
    <w:rsid w:val="00BE1AEF"/>
    <w:rsid w:val="00BE45A5"/>
    <w:rsid w:val="00BE689F"/>
    <w:rsid w:val="00BF0399"/>
    <w:rsid w:val="00BF2625"/>
    <w:rsid w:val="00BF676F"/>
    <w:rsid w:val="00C0290E"/>
    <w:rsid w:val="00C04C2C"/>
    <w:rsid w:val="00C13332"/>
    <w:rsid w:val="00C17E09"/>
    <w:rsid w:val="00C17F68"/>
    <w:rsid w:val="00C216C7"/>
    <w:rsid w:val="00C21B79"/>
    <w:rsid w:val="00C22082"/>
    <w:rsid w:val="00C2289B"/>
    <w:rsid w:val="00C272F0"/>
    <w:rsid w:val="00C33079"/>
    <w:rsid w:val="00C34966"/>
    <w:rsid w:val="00C37764"/>
    <w:rsid w:val="00C4112E"/>
    <w:rsid w:val="00C418B0"/>
    <w:rsid w:val="00C42FD2"/>
    <w:rsid w:val="00C4762B"/>
    <w:rsid w:val="00C50B76"/>
    <w:rsid w:val="00C51C41"/>
    <w:rsid w:val="00C5237A"/>
    <w:rsid w:val="00C55E0F"/>
    <w:rsid w:val="00C56E33"/>
    <w:rsid w:val="00C626B7"/>
    <w:rsid w:val="00C6337F"/>
    <w:rsid w:val="00C64566"/>
    <w:rsid w:val="00C72833"/>
    <w:rsid w:val="00C72B3F"/>
    <w:rsid w:val="00C742DD"/>
    <w:rsid w:val="00C83249"/>
    <w:rsid w:val="00C859EF"/>
    <w:rsid w:val="00C919EB"/>
    <w:rsid w:val="00C93010"/>
    <w:rsid w:val="00C93F40"/>
    <w:rsid w:val="00CA23B2"/>
    <w:rsid w:val="00CA3D0C"/>
    <w:rsid w:val="00CA61E1"/>
    <w:rsid w:val="00CA63AA"/>
    <w:rsid w:val="00CA6A0D"/>
    <w:rsid w:val="00CB2314"/>
    <w:rsid w:val="00CB2482"/>
    <w:rsid w:val="00CB7F49"/>
    <w:rsid w:val="00CC3749"/>
    <w:rsid w:val="00CC61FD"/>
    <w:rsid w:val="00CE7630"/>
    <w:rsid w:val="00CF0DE9"/>
    <w:rsid w:val="00CF3418"/>
    <w:rsid w:val="00D008A9"/>
    <w:rsid w:val="00D0138D"/>
    <w:rsid w:val="00D026D5"/>
    <w:rsid w:val="00D15416"/>
    <w:rsid w:val="00D15E1F"/>
    <w:rsid w:val="00D201FC"/>
    <w:rsid w:val="00D222E1"/>
    <w:rsid w:val="00D233FD"/>
    <w:rsid w:val="00D26BAB"/>
    <w:rsid w:val="00D31802"/>
    <w:rsid w:val="00D31941"/>
    <w:rsid w:val="00D32FD1"/>
    <w:rsid w:val="00D3360A"/>
    <w:rsid w:val="00D339BC"/>
    <w:rsid w:val="00D33A14"/>
    <w:rsid w:val="00D358C3"/>
    <w:rsid w:val="00D40CAA"/>
    <w:rsid w:val="00D41588"/>
    <w:rsid w:val="00D47DEA"/>
    <w:rsid w:val="00D53713"/>
    <w:rsid w:val="00D5469E"/>
    <w:rsid w:val="00D57283"/>
    <w:rsid w:val="00D61F07"/>
    <w:rsid w:val="00D62B04"/>
    <w:rsid w:val="00D661DC"/>
    <w:rsid w:val="00D738D6"/>
    <w:rsid w:val="00D755EB"/>
    <w:rsid w:val="00D81ACB"/>
    <w:rsid w:val="00D851E6"/>
    <w:rsid w:val="00D87E00"/>
    <w:rsid w:val="00D902D2"/>
    <w:rsid w:val="00D9134D"/>
    <w:rsid w:val="00D9248E"/>
    <w:rsid w:val="00D9360C"/>
    <w:rsid w:val="00D95EF2"/>
    <w:rsid w:val="00D97EB8"/>
    <w:rsid w:val="00DA4593"/>
    <w:rsid w:val="00DA5819"/>
    <w:rsid w:val="00DA679B"/>
    <w:rsid w:val="00DA7A03"/>
    <w:rsid w:val="00DB1818"/>
    <w:rsid w:val="00DB1F2B"/>
    <w:rsid w:val="00DB23A7"/>
    <w:rsid w:val="00DB41CA"/>
    <w:rsid w:val="00DC309B"/>
    <w:rsid w:val="00DC4DA2"/>
    <w:rsid w:val="00DD419B"/>
    <w:rsid w:val="00DD7081"/>
    <w:rsid w:val="00DE0430"/>
    <w:rsid w:val="00DE2809"/>
    <w:rsid w:val="00DE5137"/>
    <w:rsid w:val="00DE6BD1"/>
    <w:rsid w:val="00DF1103"/>
    <w:rsid w:val="00DF1DFB"/>
    <w:rsid w:val="00DF2B1F"/>
    <w:rsid w:val="00DF5B3B"/>
    <w:rsid w:val="00DF62CD"/>
    <w:rsid w:val="00E01F80"/>
    <w:rsid w:val="00E035A2"/>
    <w:rsid w:val="00E07C86"/>
    <w:rsid w:val="00E07C9C"/>
    <w:rsid w:val="00E10121"/>
    <w:rsid w:val="00E1441B"/>
    <w:rsid w:val="00E214E0"/>
    <w:rsid w:val="00E21855"/>
    <w:rsid w:val="00E236A6"/>
    <w:rsid w:val="00E32FDF"/>
    <w:rsid w:val="00E3459B"/>
    <w:rsid w:val="00E34E9D"/>
    <w:rsid w:val="00E3504B"/>
    <w:rsid w:val="00E416A6"/>
    <w:rsid w:val="00E44264"/>
    <w:rsid w:val="00E50107"/>
    <w:rsid w:val="00E50F22"/>
    <w:rsid w:val="00E54F53"/>
    <w:rsid w:val="00E57723"/>
    <w:rsid w:val="00E60C52"/>
    <w:rsid w:val="00E621C8"/>
    <w:rsid w:val="00E62220"/>
    <w:rsid w:val="00E67DA4"/>
    <w:rsid w:val="00E70EE9"/>
    <w:rsid w:val="00E77645"/>
    <w:rsid w:val="00E82A39"/>
    <w:rsid w:val="00E837C8"/>
    <w:rsid w:val="00E85098"/>
    <w:rsid w:val="00E8534D"/>
    <w:rsid w:val="00E87D07"/>
    <w:rsid w:val="00E90245"/>
    <w:rsid w:val="00E91E9E"/>
    <w:rsid w:val="00E95545"/>
    <w:rsid w:val="00E96F5F"/>
    <w:rsid w:val="00E97850"/>
    <w:rsid w:val="00EA22F5"/>
    <w:rsid w:val="00EA28B7"/>
    <w:rsid w:val="00EA318B"/>
    <w:rsid w:val="00EA7B0D"/>
    <w:rsid w:val="00EB00FE"/>
    <w:rsid w:val="00EB0609"/>
    <w:rsid w:val="00EB2A77"/>
    <w:rsid w:val="00EB4D90"/>
    <w:rsid w:val="00EC0EDF"/>
    <w:rsid w:val="00EC4A25"/>
    <w:rsid w:val="00EC5608"/>
    <w:rsid w:val="00EC73F6"/>
    <w:rsid w:val="00ED204A"/>
    <w:rsid w:val="00ED7275"/>
    <w:rsid w:val="00EE0F4B"/>
    <w:rsid w:val="00EE4A66"/>
    <w:rsid w:val="00EE581D"/>
    <w:rsid w:val="00EE70DB"/>
    <w:rsid w:val="00EF0B0C"/>
    <w:rsid w:val="00EF2BE2"/>
    <w:rsid w:val="00EF2EA1"/>
    <w:rsid w:val="00F01F81"/>
    <w:rsid w:val="00F025A2"/>
    <w:rsid w:val="00F0315B"/>
    <w:rsid w:val="00F04712"/>
    <w:rsid w:val="00F100DB"/>
    <w:rsid w:val="00F1253F"/>
    <w:rsid w:val="00F172EF"/>
    <w:rsid w:val="00F22EC7"/>
    <w:rsid w:val="00F26D6A"/>
    <w:rsid w:val="00F27CD8"/>
    <w:rsid w:val="00F31DCF"/>
    <w:rsid w:val="00F32B16"/>
    <w:rsid w:val="00F34EEE"/>
    <w:rsid w:val="00F351C0"/>
    <w:rsid w:val="00F376F2"/>
    <w:rsid w:val="00F409FC"/>
    <w:rsid w:val="00F41ED2"/>
    <w:rsid w:val="00F42FD8"/>
    <w:rsid w:val="00F46813"/>
    <w:rsid w:val="00F46964"/>
    <w:rsid w:val="00F47A4F"/>
    <w:rsid w:val="00F525A1"/>
    <w:rsid w:val="00F5281A"/>
    <w:rsid w:val="00F53646"/>
    <w:rsid w:val="00F567AC"/>
    <w:rsid w:val="00F60E1B"/>
    <w:rsid w:val="00F61EB8"/>
    <w:rsid w:val="00F64E41"/>
    <w:rsid w:val="00F653B8"/>
    <w:rsid w:val="00F67B06"/>
    <w:rsid w:val="00F7311B"/>
    <w:rsid w:val="00F7312C"/>
    <w:rsid w:val="00F74200"/>
    <w:rsid w:val="00F82492"/>
    <w:rsid w:val="00F82C21"/>
    <w:rsid w:val="00F839EA"/>
    <w:rsid w:val="00F83A29"/>
    <w:rsid w:val="00F86593"/>
    <w:rsid w:val="00F93C13"/>
    <w:rsid w:val="00F965EC"/>
    <w:rsid w:val="00FA024F"/>
    <w:rsid w:val="00FA1266"/>
    <w:rsid w:val="00FB6528"/>
    <w:rsid w:val="00FC1192"/>
    <w:rsid w:val="00FC16D5"/>
    <w:rsid w:val="00FC1D51"/>
    <w:rsid w:val="00FC7B95"/>
    <w:rsid w:val="00FD2A69"/>
    <w:rsid w:val="00FD52E4"/>
    <w:rsid w:val="00FF0258"/>
    <w:rsid w:val="00FF02F6"/>
    <w:rsid w:val="00FF115B"/>
    <w:rsid w:val="00FF4333"/>
    <w:rsid w:val="00FF4F6F"/>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B2A646C-84BE-43CA-9A01-391ECDA7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2DD"/>
    <w:pPr>
      <w:overflowPunct w:val="0"/>
      <w:autoSpaceDE w:val="0"/>
      <w:autoSpaceDN w:val="0"/>
      <w:adjustRightInd w:val="0"/>
      <w:spacing w:after="180"/>
      <w:textAlignment w:val="baseline"/>
    </w:pPr>
    <w:rPr>
      <w:lang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74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742D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742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742D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742DD"/>
    <w:pPr>
      <w:ind w:left="1701" w:hanging="1701"/>
      <w:outlineLvl w:val="4"/>
    </w:pPr>
    <w:rPr>
      <w:sz w:val="22"/>
    </w:rPr>
  </w:style>
  <w:style w:type="paragraph" w:styleId="Heading6">
    <w:name w:val="heading 6"/>
    <w:aliases w:val="T1,Header 6"/>
    <w:basedOn w:val="H6"/>
    <w:next w:val="Normal"/>
    <w:link w:val="Heading6Char"/>
    <w:qFormat/>
    <w:rsid w:val="00C742DD"/>
    <w:pPr>
      <w:outlineLvl w:val="5"/>
    </w:pPr>
  </w:style>
  <w:style w:type="paragraph" w:styleId="Heading7">
    <w:name w:val="heading 7"/>
    <w:basedOn w:val="H6"/>
    <w:next w:val="Normal"/>
    <w:link w:val="Heading7Char"/>
    <w:qFormat/>
    <w:rsid w:val="00C742DD"/>
    <w:pPr>
      <w:outlineLvl w:val="6"/>
    </w:pPr>
  </w:style>
  <w:style w:type="paragraph" w:styleId="Heading8">
    <w:name w:val="heading 8"/>
    <w:basedOn w:val="Heading1"/>
    <w:next w:val="Normal"/>
    <w:link w:val="Heading8Char"/>
    <w:qFormat/>
    <w:rsid w:val="00C742DD"/>
    <w:pPr>
      <w:ind w:left="0" w:firstLine="0"/>
      <w:outlineLvl w:val="7"/>
    </w:pPr>
  </w:style>
  <w:style w:type="paragraph" w:styleId="Heading9">
    <w:name w:val="heading 9"/>
    <w:basedOn w:val="Heading8"/>
    <w:next w:val="Normal"/>
    <w:link w:val="Heading9Char"/>
    <w:qFormat/>
    <w:rsid w:val="00C74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742D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742DD"/>
    <w:pPr>
      <w:ind w:left="1418" w:hanging="1418"/>
    </w:pPr>
  </w:style>
  <w:style w:type="paragraph" w:styleId="TOC8">
    <w:name w:val="toc 8"/>
    <w:basedOn w:val="TOC1"/>
    <w:rsid w:val="00C742DD"/>
    <w:pPr>
      <w:spacing w:before="180"/>
      <w:ind w:left="2693" w:hanging="2693"/>
    </w:pPr>
    <w:rPr>
      <w:b/>
    </w:rPr>
  </w:style>
  <w:style w:type="paragraph" w:styleId="TOC1">
    <w:name w:val="toc 1"/>
    <w:rsid w:val="00C74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742DD"/>
    <w:pPr>
      <w:keepLines/>
      <w:tabs>
        <w:tab w:val="center" w:pos="4536"/>
        <w:tab w:val="right" w:pos="9072"/>
      </w:tabs>
    </w:pPr>
    <w:rPr>
      <w:noProof/>
    </w:rPr>
  </w:style>
  <w:style w:type="character" w:customStyle="1" w:styleId="ZGSM">
    <w:name w:val="ZGSM"/>
    <w:rsid w:val="00C742D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42DD"/>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742D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742DD"/>
    <w:pPr>
      <w:ind w:left="1701" w:hanging="1701"/>
    </w:pPr>
  </w:style>
  <w:style w:type="paragraph" w:styleId="TOC4">
    <w:name w:val="toc 4"/>
    <w:basedOn w:val="TOC3"/>
    <w:rsid w:val="00C742DD"/>
    <w:pPr>
      <w:ind w:left="1418" w:hanging="1418"/>
    </w:pPr>
  </w:style>
  <w:style w:type="paragraph" w:styleId="TOC3">
    <w:name w:val="toc 3"/>
    <w:basedOn w:val="TOC2"/>
    <w:rsid w:val="00C742DD"/>
    <w:pPr>
      <w:ind w:left="1134" w:hanging="1134"/>
    </w:pPr>
  </w:style>
  <w:style w:type="paragraph" w:styleId="TOC2">
    <w:name w:val="toc 2"/>
    <w:basedOn w:val="TOC1"/>
    <w:rsid w:val="00C742DD"/>
    <w:pPr>
      <w:keepNext w:val="0"/>
      <w:spacing w:before="0"/>
      <w:ind w:left="851" w:hanging="851"/>
    </w:pPr>
    <w:rPr>
      <w:sz w:val="20"/>
    </w:rPr>
  </w:style>
  <w:style w:type="paragraph" w:styleId="Footer">
    <w:name w:val="footer"/>
    <w:basedOn w:val="Header"/>
    <w:link w:val="FooterChar"/>
    <w:rsid w:val="00C742D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742DD"/>
    <w:pPr>
      <w:outlineLvl w:val="9"/>
    </w:pPr>
  </w:style>
  <w:style w:type="paragraph" w:customStyle="1" w:styleId="NF">
    <w:name w:val="NF"/>
    <w:basedOn w:val="NO"/>
    <w:rsid w:val="00C742DD"/>
    <w:pPr>
      <w:keepNext/>
      <w:spacing w:after="0"/>
    </w:pPr>
    <w:rPr>
      <w:rFonts w:ascii="Arial" w:hAnsi="Arial"/>
      <w:sz w:val="18"/>
    </w:rPr>
  </w:style>
  <w:style w:type="paragraph" w:customStyle="1" w:styleId="NO">
    <w:name w:val="NO"/>
    <w:basedOn w:val="Normal"/>
    <w:link w:val="NOChar2"/>
    <w:qFormat/>
    <w:rsid w:val="00C742DD"/>
    <w:pPr>
      <w:keepLines/>
      <w:ind w:left="1135" w:hanging="851"/>
    </w:pPr>
  </w:style>
  <w:style w:type="character" w:customStyle="1" w:styleId="NOChar2">
    <w:name w:val="NO Char2"/>
    <w:link w:val="NO"/>
    <w:locked/>
    <w:rsid w:val="004631E1"/>
  </w:style>
  <w:style w:type="paragraph" w:customStyle="1" w:styleId="PL">
    <w:name w:val="PL"/>
    <w:link w:val="PLChar"/>
    <w:rsid w:val="00C74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742DD"/>
    <w:pPr>
      <w:jc w:val="right"/>
    </w:pPr>
  </w:style>
  <w:style w:type="paragraph" w:customStyle="1" w:styleId="TAL">
    <w:name w:val="TAL"/>
    <w:basedOn w:val="Normal"/>
    <w:link w:val="TALChar"/>
    <w:rsid w:val="00C742D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742DD"/>
    <w:rPr>
      <w:b/>
    </w:rPr>
  </w:style>
  <w:style w:type="paragraph" w:customStyle="1" w:styleId="TAC">
    <w:name w:val="TAC"/>
    <w:basedOn w:val="TAL"/>
    <w:link w:val="TACCar"/>
    <w:rsid w:val="00C742D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742D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742DD"/>
    <w:pPr>
      <w:keepLines/>
      <w:ind w:left="1702" w:hanging="1418"/>
    </w:pPr>
  </w:style>
  <w:style w:type="character" w:customStyle="1" w:styleId="EXCar">
    <w:name w:val="EX Car"/>
    <w:link w:val="EX"/>
    <w:rsid w:val="00FF02F6"/>
  </w:style>
  <w:style w:type="paragraph" w:customStyle="1" w:styleId="FP">
    <w:name w:val="FP"/>
    <w:basedOn w:val="Normal"/>
    <w:rsid w:val="00C742DD"/>
    <w:pPr>
      <w:spacing w:after="0"/>
    </w:pPr>
  </w:style>
  <w:style w:type="paragraph" w:customStyle="1" w:styleId="NW">
    <w:name w:val="NW"/>
    <w:basedOn w:val="NO"/>
    <w:rsid w:val="00C742DD"/>
    <w:pPr>
      <w:spacing w:after="0"/>
    </w:pPr>
  </w:style>
  <w:style w:type="paragraph" w:customStyle="1" w:styleId="EW">
    <w:name w:val="EW"/>
    <w:basedOn w:val="EX"/>
    <w:rsid w:val="00C742DD"/>
    <w:pPr>
      <w:spacing w:after="0"/>
    </w:pPr>
  </w:style>
  <w:style w:type="paragraph" w:customStyle="1" w:styleId="B10">
    <w:name w:val="B1"/>
    <w:basedOn w:val="List"/>
    <w:link w:val="B1Char2"/>
    <w:qFormat/>
    <w:rsid w:val="00C742DD"/>
  </w:style>
  <w:style w:type="paragraph" w:styleId="List">
    <w:name w:val="List"/>
    <w:basedOn w:val="Normal"/>
    <w:link w:val="ListChar1"/>
    <w:rsid w:val="00C742DD"/>
    <w:pPr>
      <w:ind w:left="568" w:hanging="284"/>
    </w:pPr>
  </w:style>
  <w:style w:type="character" w:customStyle="1" w:styleId="B1Char2">
    <w:name w:val="B1 Char2"/>
    <w:link w:val="B10"/>
    <w:rsid w:val="004631E1"/>
  </w:style>
  <w:style w:type="paragraph" w:styleId="TOC6">
    <w:name w:val="toc 6"/>
    <w:basedOn w:val="TOC5"/>
    <w:next w:val="Normal"/>
    <w:rsid w:val="00C742DD"/>
    <w:pPr>
      <w:ind w:left="1985" w:hanging="1985"/>
    </w:pPr>
  </w:style>
  <w:style w:type="paragraph" w:styleId="TOC7">
    <w:name w:val="toc 7"/>
    <w:basedOn w:val="TOC6"/>
    <w:next w:val="Normal"/>
    <w:rsid w:val="00C742DD"/>
    <w:pPr>
      <w:ind w:left="2268" w:hanging="2268"/>
    </w:pPr>
  </w:style>
  <w:style w:type="paragraph" w:customStyle="1" w:styleId="EditorsNote">
    <w:name w:val="Editor's Note"/>
    <w:aliases w:val="EN,Editor's Noteormal"/>
    <w:basedOn w:val="NO"/>
    <w:link w:val="EditorsNoteChar"/>
    <w:rsid w:val="00C742D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742D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C74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74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74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74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742DD"/>
    <w:pPr>
      <w:ind w:left="851" w:hanging="851"/>
    </w:pPr>
  </w:style>
  <w:style w:type="paragraph" w:customStyle="1" w:styleId="ZH">
    <w:name w:val="ZH"/>
    <w:rsid w:val="00C742D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742D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742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qFormat/>
    <w:rsid w:val="00C742DD"/>
  </w:style>
  <w:style w:type="paragraph" w:styleId="List2">
    <w:name w:val="List 2"/>
    <w:basedOn w:val="List"/>
    <w:link w:val="List2Char"/>
    <w:rsid w:val="00C742DD"/>
    <w:pPr>
      <w:ind w:left="851"/>
    </w:pPr>
  </w:style>
  <w:style w:type="character" w:customStyle="1" w:styleId="B2Char">
    <w:name w:val="B2 Char"/>
    <w:link w:val="B2"/>
    <w:qFormat/>
    <w:rsid w:val="004631E1"/>
  </w:style>
  <w:style w:type="paragraph" w:customStyle="1" w:styleId="B3">
    <w:name w:val="B3"/>
    <w:basedOn w:val="List3"/>
    <w:link w:val="B3Char"/>
    <w:qFormat/>
    <w:rsid w:val="00C742DD"/>
  </w:style>
  <w:style w:type="paragraph" w:styleId="List3">
    <w:name w:val="List 3"/>
    <w:basedOn w:val="List2"/>
    <w:link w:val="List3Char"/>
    <w:rsid w:val="00C742DD"/>
    <w:pPr>
      <w:ind w:left="1135"/>
    </w:pPr>
  </w:style>
  <w:style w:type="character" w:customStyle="1" w:styleId="B3Char">
    <w:name w:val="B3 Char"/>
    <w:link w:val="B3"/>
    <w:rsid w:val="004631E1"/>
  </w:style>
  <w:style w:type="paragraph" w:customStyle="1" w:styleId="B4">
    <w:name w:val="B4"/>
    <w:basedOn w:val="List4"/>
    <w:link w:val="B4Char"/>
    <w:rsid w:val="00C742DD"/>
  </w:style>
  <w:style w:type="paragraph" w:styleId="List4">
    <w:name w:val="List 4"/>
    <w:basedOn w:val="List3"/>
    <w:rsid w:val="00C742DD"/>
    <w:pPr>
      <w:ind w:left="1418"/>
    </w:pPr>
  </w:style>
  <w:style w:type="paragraph" w:customStyle="1" w:styleId="B5">
    <w:name w:val="B5"/>
    <w:basedOn w:val="List5"/>
    <w:link w:val="B5Char"/>
    <w:rsid w:val="00C742DD"/>
  </w:style>
  <w:style w:type="paragraph" w:styleId="List5">
    <w:name w:val="List 5"/>
    <w:basedOn w:val="List4"/>
    <w:rsid w:val="00C742DD"/>
    <w:pPr>
      <w:ind w:left="1702"/>
    </w:pPr>
  </w:style>
  <w:style w:type="paragraph" w:customStyle="1" w:styleId="ZTD">
    <w:name w:val="ZTD"/>
    <w:basedOn w:val="ZB"/>
    <w:rsid w:val="00C742DD"/>
    <w:pPr>
      <w:framePr w:hRule="auto" w:wrap="notBeside" w:y="852"/>
    </w:pPr>
    <w:rPr>
      <w:i w:val="0"/>
      <w:sz w:val="40"/>
    </w:rPr>
  </w:style>
  <w:style w:type="paragraph" w:customStyle="1" w:styleId="ZV">
    <w:name w:val="ZV"/>
    <w:basedOn w:val="ZU"/>
    <w:rsid w:val="00C742D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742DD"/>
    <w:pPr>
      <w:ind w:left="284"/>
    </w:pPr>
  </w:style>
  <w:style w:type="paragraph" w:styleId="Index1">
    <w:name w:val="index 1"/>
    <w:basedOn w:val="Normal"/>
    <w:rsid w:val="00C742DD"/>
    <w:pPr>
      <w:keepLines/>
      <w:spacing w:after="0"/>
    </w:pPr>
  </w:style>
  <w:style w:type="paragraph" w:styleId="ListNumber2">
    <w:name w:val="List Number 2"/>
    <w:basedOn w:val="ListNumber"/>
    <w:rsid w:val="00C742DD"/>
    <w:pPr>
      <w:ind w:left="851"/>
    </w:pPr>
  </w:style>
  <w:style w:type="paragraph" w:styleId="ListNumber">
    <w:name w:val="List Number"/>
    <w:basedOn w:val="List"/>
    <w:rsid w:val="00C742DD"/>
  </w:style>
  <w:style w:type="character" w:styleId="FootnoteReference">
    <w:name w:val="footnote reference"/>
    <w:rsid w:val="00C742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42D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742DD"/>
    <w:pPr>
      <w:ind w:left="851"/>
    </w:pPr>
  </w:style>
  <w:style w:type="paragraph" w:styleId="ListBullet">
    <w:name w:val="List Bullet"/>
    <w:aliases w:val="UL"/>
    <w:basedOn w:val="List"/>
    <w:rsid w:val="00C742DD"/>
  </w:style>
  <w:style w:type="paragraph" w:styleId="ListBullet3">
    <w:name w:val="List Bullet 3"/>
    <w:basedOn w:val="ListBullet2"/>
    <w:rsid w:val="00C742DD"/>
    <w:pPr>
      <w:ind w:left="1135"/>
    </w:pPr>
  </w:style>
  <w:style w:type="paragraph" w:styleId="ListBullet4">
    <w:name w:val="List Bullet 4"/>
    <w:basedOn w:val="ListBullet3"/>
    <w:rsid w:val="00C742DD"/>
    <w:pPr>
      <w:ind w:left="1418"/>
    </w:pPr>
  </w:style>
  <w:style w:type="paragraph" w:styleId="ListBullet5">
    <w:name w:val="List Bullet 5"/>
    <w:basedOn w:val="ListBullet4"/>
    <w:rsid w:val="00C742D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customStyle="1"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customStyle="1"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rPr>
  </w:style>
  <w:style w:type="paragraph" w:customStyle="1" w:styleId="PageXofY">
    <w:name w:val="Page X of Y"/>
    <w:rsid w:val="007E36D5"/>
    <w:rPr>
      <w:rFonts w:eastAsia="SimSun"/>
      <w:sz w:val="24"/>
      <w:szCs w:val="24"/>
    </w:rPr>
  </w:style>
  <w:style w:type="paragraph" w:customStyle="1" w:styleId="Createdby">
    <w:name w:val="Created by"/>
    <w:rsid w:val="007E36D5"/>
    <w:rPr>
      <w:rFonts w:eastAsia="SimSun"/>
      <w:sz w:val="24"/>
      <w:szCs w:val="24"/>
    </w:rPr>
  </w:style>
  <w:style w:type="paragraph" w:customStyle="1" w:styleId="Createdon">
    <w:name w:val="Created on"/>
    <w:rsid w:val="007E36D5"/>
    <w:rPr>
      <w:rFonts w:eastAsia="SimSun"/>
      <w:sz w:val="24"/>
      <w:szCs w:val="24"/>
    </w:rPr>
  </w:style>
  <w:style w:type="paragraph" w:customStyle="1" w:styleId="Filenameandpath">
    <w:name w:val="Filename and path"/>
    <w:rsid w:val="007E36D5"/>
    <w:rPr>
      <w:rFonts w:eastAsia="SimSun"/>
      <w:sz w:val="24"/>
      <w:szCs w:val="24"/>
    </w:rPr>
  </w:style>
  <w:style w:type="paragraph" w:customStyle="1" w:styleId="AuthorPageDate">
    <w:name w:val="Author  Page #  Date"/>
    <w:rsid w:val="007E36D5"/>
    <w:rPr>
      <w:rFonts w:eastAsia="SimSun"/>
      <w:sz w:val="24"/>
      <w:szCs w:val="24"/>
    </w:rPr>
  </w:style>
  <w:style w:type="paragraph" w:customStyle="1" w:styleId="ConfidentialPageDate">
    <w:name w:val="Confidential  Page #  Date"/>
    <w:rsid w:val="007E36D5"/>
    <w:rPr>
      <w:rFonts w:eastAsia="SimSun"/>
      <w:sz w:val="24"/>
      <w:szCs w:val="24"/>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rPr>
  </w:style>
  <w:style w:type="paragraph" w:customStyle="1" w:styleId="Lastprinted">
    <w:name w:val="Last printed"/>
    <w:rsid w:val="007E36D5"/>
    <w:rPr>
      <w:rFonts w:eastAsia="SimSun"/>
      <w:sz w:val="24"/>
      <w:szCs w:val="24"/>
    </w:rPr>
  </w:style>
  <w:style w:type="paragraph" w:customStyle="1" w:styleId="Lastsavedby">
    <w:name w:val="Last saved by"/>
    <w:rsid w:val="007E36D5"/>
    <w:rPr>
      <w:rFonts w:eastAsia="SimSun"/>
      <w:sz w:val="24"/>
      <w:szCs w:val="24"/>
    </w:rPr>
  </w:style>
  <w:style w:type="paragraph" w:customStyle="1" w:styleId="Filename">
    <w:name w:val="Filename"/>
    <w:rsid w:val="007E36D5"/>
    <w:rPr>
      <w:rFonts w:eastAsia="SimSun"/>
      <w:sz w:val="24"/>
      <w:szCs w:val="24"/>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21279938">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A2AA86-F916-4945-926D-1DF263D57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3413</Words>
  <Characters>19455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22823</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SB210511</cp:lastModifiedBy>
  <cp:revision>4</cp:revision>
  <dcterms:created xsi:type="dcterms:W3CDTF">2021-05-20T08:33:00Z</dcterms:created>
  <dcterms:modified xsi:type="dcterms:W3CDTF">2021-05-20T09:33:00Z</dcterms:modified>
</cp:coreProperties>
</file>